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D4B3B" w14:textId="56835813" w:rsidR="001F6165" w:rsidRDefault="001F6165" w:rsidP="001F6165">
      <w:pPr>
        <w:pStyle w:val="CH"/>
      </w:pPr>
      <w:r w:rsidRPr="003C564B">
        <w:t>3GPP RAN WG4 Meeting #92</w:t>
      </w:r>
      <w:r>
        <w:tab/>
      </w:r>
      <w:r>
        <w:tab/>
      </w:r>
      <w:r w:rsidRPr="002C5202">
        <w:t>R4-19</w:t>
      </w:r>
      <w:r w:rsidR="002C5202" w:rsidRPr="002C5202">
        <w:t>08009</w:t>
      </w:r>
    </w:p>
    <w:p w14:paraId="598BF9B6" w14:textId="77777777" w:rsidR="001F6165" w:rsidRPr="00FD166F" w:rsidRDefault="001F6165" w:rsidP="001F6165">
      <w:pPr>
        <w:pStyle w:val="CH"/>
        <w:tabs>
          <w:tab w:val="clear" w:pos="7920"/>
        </w:tabs>
        <w:rPr>
          <w:b w:val="0"/>
        </w:rPr>
      </w:pPr>
      <w:r w:rsidRPr="003C564B">
        <w:t>Ljubljana, Slovenia, 26-30th August 2019</w:t>
      </w:r>
      <w:r>
        <w:tab/>
      </w:r>
    </w:p>
    <w:p w14:paraId="69F7AECE" w14:textId="77777777" w:rsidR="001F6165" w:rsidRDefault="001F6165" w:rsidP="001F6165">
      <w:pPr>
        <w:tabs>
          <w:tab w:val="left" w:pos="2160"/>
        </w:tabs>
        <w:rPr>
          <w:rFonts w:ascii="Arial" w:hAnsi="Arial" w:cs="Arial"/>
          <w:b/>
        </w:rPr>
      </w:pPr>
    </w:p>
    <w:p w14:paraId="5DFA000F" w14:textId="0484AE0B" w:rsidR="001F6165" w:rsidRPr="0008103A" w:rsidRDefault="001F6165" w:rsidP="001F6165">
      <w:pPr>
        <w:pStyle w:val="CH"/>
        <w:rPr>
          <w:b w:val="0"/>
        </w:rPr>
      </w:pPr>
      <w:r w:rsidRPr="0008103A">
        <w:t>Agenda item:</w:t>
      </w:r>
      <w:r>
        <w:tab/>
        <w:t>14</w:t>
      </w:r>
    </w:p>
    <w:p w14:paraId="5AE11684" w14:textId="293AEB0E" w:rsidR="001F6165" w:rsidRPr="0008103A" w:rsidRDefault="001F6165" w:rsidP="001F6165">
      <w:pPr>
        <w:pStyle w:val="CH"/>
        <w:rPr>
          <w:b w:val="0"/>
        </w:rPr>
      </w:pPr>
      <w:r>
        <w:t>Source:</w:t>
      </w:r>
      <w:r>
        <w:tab/>
        <w:t>Apple Inc.</w:t>
      </w:r>
      <w:r w:rsidR="00024F3C">
        <w:t>, CAICT</w:t>
      </w:r>
    </w:p>
    <w:p w14:paraId="0829A258" w14:textId="4112F989" w:rsidR="001F6165" w:rsidRDefault="001F6165" w:rsidP="001F6165">
      <w:pPr>
        <w:pStyle w:val="CH"/>
      </w:pPr>
      <w:r w:rsidRPr="0008103A">
        <w:t>Title:</w:t>
      </w:r>
      <w:r w:rsidRPr="0008103A">
        <w:tab/>
      </w:r>
      <w:r w:rsidRPr="001F6165">
        <w:t>Motivation for the study on enhanced test methods for FR2</w:t>
      </w:r>
    </w:p>
    <w:p w14:paraId="64340413" w14:textId="0FFBD543" w:rsidR="001F6165" w:rsidRPr="001F6165" w:rsidRDefault="001F6165" w:rsidP="001F6165">
      <w:pPr>
        <w:pStyle w:val="CH"/>
      </w:pPr>
      <w:r>
        <w:t>Document for:</w:t>
      </w:r>
      <w:r>
        <w:tab/>
        <w:t>Information</w:t>
      </w:r>
    </w:p>
    <w:p w14:paraId="2634CF92" w14:textId="6683A85C" w:rsidR="004B515E" w:rsidRPr="00871EA3" w:rsidRDefault="006B6A1A" w:rsidP="00E064A5">
      <w:pPr>
        <w:pStyle w:val="Heading1"/>
        <w:rPr>
          <w:lang w:val="en-US"/>
        </w:rPr>
      </w:pPr>
      <w:r w:rsidRPr="00871EA3">
        <w:rPr>
          <w:lang w:val="en-US"/>
        </w:rPr>
        <w:t>Introduction</w:t>
      </w:r>
    </w:p>
    <w:p w14:paraId="5DF1E986" w14:textId="59DB4BCA" w:rsidR="009E7D6B" w:rsidRDefault="0036017F" w:rsidP="006B6A1A">
      <w:r>
        <w:t xml:space="preserve">The </w:t>
      </w:r>
      <w:r w:rsidR="004F5C08">
        <w:t xml:space="preserve">FR2 UE RF specification TS38.101-2 </w:t>
      </w:r>
      <w:r w:rsidR="004F5C08">
        <w:fldChar w:fldCharType="begin"/>
      </w:r>
      <w:r w:rsidR="004F5C08">
        <w:instrText xml:space="preserve"> REF _Ref525858808 \r \h </w:instrText>
      </w:r>
      <w:r w:rsidR="004F5C08">
        <w:fldChar w:fldCharType="separate"/>
      </w:r>
      <w:r w:rsidR="00694AB9">
        <w:t>[1]</w:t>
      </w:r>
      <w:r w:rsidR="004F5C08">
        <w:fldChar w:fldCharType="end"/>
      </w:r>
      <w:r w:rsidR="004F5C08">
        <w:t xml:space="preserve"> relies on </w:t>
      </w:r>
      <w:r w:rsidR="00233F26">
        <w:t xml:space="preserve">the </w:t>
      </w:r>
      <w:r w:rsidR="004F5C08">
        <w:t>t</w:t>
      </w:r>
      <w:r w:rsidR="00636092">
        <w:t>echnical report on NR test methodology TR38.810</w:t>
      </w:r>
      <w:r>
        <w:t xml:space="preserve"> </w:t>
      </w:r>
      <w:r w:rsidR="004A695C">
        <w:fldChar w:fldCharType="begin"/>
      </w:r>
      <w:r w:rsidR="004A695C">
        <w:instrText xml:space="preserve"> REF _Ref4665285 \r \h </w:instrText>
      </w:r>
      <w:r w:rsidR="004A695C">
        <w:fldChar w:fldCharType="separate"/>
      </w:r>
      <w:r w:rsidR="00694AB9">
        <w:t>[2]</w:t>
      </w:r>
      <w:r w:rsidR="004A695C">
        <w:fldChar w:fldCharType="end"/>
      </w:r>
      <w:r w:rsidR="004A695C">
        <w:t xml:space="preserve"> </w:t>
      </w:r>
      <w:r w:rsidR="004F5C08">
        <w:t xml:space="preserve">to define the allowed test methods, measurement procedures, and initial assessments of measurement uncertainty.  </w:t>
      </w:r>
      <w:r w:rsidR="00977071">
        <w:t>The mismatch in polarization bases between the UE and test equipment (TE)</w:t>
      </w:r>
      <w:r w:rsidR="0064617C">
        <w:t>, limitations in test methodologies’ ability to emulate the full range of thermal conditions, and testability issues related to high DL / low UL power test cases</w:t>
      </w:r>
      <w:r w:rsidR="00977071">
        <w:t xml:space="preserve"> ha</w:t>
      </w:r>
      <w:r w:rsidR="0064617C">
        <w:t>ve</w:t>
      </w:r>
      <w:r w:rsidR="00977071">
        <w:t xml:space="preserve"> been identified as the cause</w:t>
      </w:r>
      <w:r w:rsidR="0064617C">
        <w:t>s</w:t>
      </w:r>
      <w:r w:rsidR="00977071">
        <w:t xml:space="preserve"> of a number of challenges related to correct characterization of UE performance [</w:t>
      </w:r>
      <w:r w:rsidR="00423E37">
        <w:t>3</w:t>
      </w:r>
      <w:r w:rsidR="00977071">
        <w:t>-</w:t>
      </w:r>
      <w:r w:rsidR="00796E17">
        <w:t>12</w:t>
      </w:r>
      <w:r w:rsidR="00977071">
        <w:t>].</w:t>
      </w:r>
      <w:r w:rsidR="00764A77">
        <w:t xml:space="preserve">  </w:t>
      </w:r>
      <w:r w:rsidR="0048601F">
        <w:t xml:space="preserve">This paper provides </w:t>
      </w:r>
      <w:r w:rsidR="00977071">
        <w:t>the motivation for the study on enhanced test methods for FR2</w:t>
      </w:r>
      <w:r w:rsidR="00283B8F">
        <w:t xml:space="preserve"> to resolve these issues</w:t>
      </w:r>
      <w:r w:rsidR="0048601F">
        <w:t>.</w:t>
      </w:r>
    </w:p>
    <w:p w14:paraId="442DEB4F" w14:textId="1B8CD112" w:rsidR="006B6A1A" w:rsidRDefault="006B6A1A" w:rsidP="006B6A1A">
      <w:pPr>
        <w:pStyle w:val="Heading1"/>
        <w:rPr>
          <w:lang w:val="en-US"/>
        </w:rPr>
      </w:pPr>
      <w:r w:rsidRPr="00871EA3">
        <w:rPr>
          <w:lang w:val="en-US"/>
        </w:rPr>
        <w:t>Discussion</w:t>
      </w:r>
    </w:p>
    <w:p w14:paraId="4248C178" w14:textId="77777777" w:rsidR="00977071" w:rsidRDefault="00977071" w:rsidP="00977071">
      <w:r>
        <w:t xml:space="preserve">The testing methodology for FR2 UE RF requirement verification is defined in TR38.810 and features a measurement antenna capable of </w:t>
      </w:r>
    </w:p>
    <w:p w14:paraId="613EAD5F" w14:textId="443F4C9F" w:rsidR="00280C03" w:rsidRDefault="00977071" w:rsidP="00977071">
      <w:pPr>
        <w:pStyle w:val="ListParagraph"/>
        <w:numPr>
          <w:ilvl w:val="0"/>
          <w:numId w:val="31"/>
        </w:numPr>
        <w:overflowPunct w:val="0"/>
        <w:autoSpaceDE w:val="0"/>
        <w:autoSpaceDN w:val="0"/>
        <w:adjustRightInd w:val="0"/>
        <w:contextualSpacing/>
        <w:textAlignment w:val="baseline"/>
      </w:pPr>
      <w:r w:rsidRPr="00324313">
        <w:t xml:space="preserve">transmitting </w:t>
      </w:r>
      <w:r w:rsidR="00A43577">
        <w:t>and receiving on two orthogonal polarizations</w:t>
      </w:r>
    </w:p>
    <w:p w14:paraId="7C32F8CC" w14:textId="57FCAAA7" w:rsidR="00977071" w:rsidRDefault="00280C03" w:rsidP="00977071">
      <w:pPr>
        <w:pStyle w:val="ListParagraph"/>
        <w:numPr>
          <w:ilvl w:val="0"/>
          <w:numId w:val="31"/>
        </w:numPr>
        <w:overflowPunct w:val="0"/>
        <w:autoSpaceDE w:val="0"/>
        <w:autoSpaceDN w:val="0"/>
        <w:adjustRightInd w:val="0"/>
        <w:contextualSpacing/>
        <w:textAlignment w:val="baseline"/>
      </w:pPr>
      <w:r>
        <w:t>introducing</w:t>
      </w:r>
      <w:r w:rsidR="00614F75">
        <w:t xml:space="preserve"> linear</w:t>
      </w:r>
      <w:r w:rsidR="00D532AD">
        <w:t>ly</w:t>
      </w:r>
      <w:r w:rsidR="00614F75">
        <w:t xml:space="preserve"> polarized downlink signals</w:t>
      </w:r>
      <w:r w:rsidR="00977071" w:rsidRPr="00324313">
        <w:t xml:space="preserve"> </w:t>
      </w:r>
      <w:r w:rsidR="00D532AD">
        <w:t>at the centre of the quiet zone</w:t>
      </w:r>
      <w:r w:rsidR="00666AC8">
        <w:t xml:space="preserve"> one polarization at a time</w:t>
      </w:r>
    </w:p>
    <w:p w14:paraId="4A7FB301" w14:textId="77777777" w:rsidR="00977071" w:rsidRDefault="00977071" w:rsidP="00977071">
      <w:pPr>
        <w:pStyle w:val="ListParagraph"/>
        <w:numPr>
          <w:ilvl w:val="0"/>
          <w:numId w:val="31"/>
        </w:numPr>
        <w:overflowPunct w:val="0"/>
        <w:autoSpaceDE w:val="0"/>
        <w:autoSpaceDN w:val="0"/>
        <w:adjustRightInd w:val="0"/>
        <w:contextualSpacing/>
        <w:textAlignment w:val="baseline"/>
      </w:pPr>
      <w:r w:rsidRPr="00324313">
        <w:t xml:space="preserve">measuring the total uplink signal power by combining the power measured by two orthogonally polarized antennas sequentially or </w:t>
      </w:r>
    </w:p>
    <w:p w14:paraId="479E1044" w14:textId="257451C7" w:rsidR="00977071" w:rsidRDefault="00977071" w:rsidP="00977071">
      <w:pPr>
        <w:pStyle w:val="ListParagraph"/>
        <w:numPr>
          <w:ilvl w:val="0"/>
          <w:numId w:val="31"/>
        </w:numPr>
        <w:overflowPunct w:val="0"/>
        <w:autoSpaceDE w:val="0"/>
        <w:autoSpaceDN w:val="0"/>
        <w:adjustRightInd w:val="0"/>
        <w:contextualSpacing/>
        <w:textAlignment w:val="baseline"/>
      </w:pPr>
      <w:r w:rsidRPr="00324313">
        <w:t xml:space="preserve">demodulating the signal received </w:t>
      </w:r>
      <w:r>
        <w:t>by a single</w:t>
      </w:r>
      <w:r w:rsidRPr="00324313">
        <w:t xml:space="preserve"> polarization</w:t>
      </w:r>
      <w:r w:rsidR="00666AC8">
        <w:t xml:space="preserve"> at a time</w:t>
      </w:r>
      <w:r w:rsidRPr="00324313">
        <w:t xml:space="preserve">.  </w:t>
      </w:r>
    </w:p>
    <w:p w14:paraId="0A315FC6" w14:textId="11523168" w:rsidR="003E2F36" w:rsidRDefault="00977071" w:rsidP="00C30954">
      <w:r w:rsidRPr="00324313">
        <w:t xml:space="preserve">In the context of measurements over spatially distributed test points, the </w:t>
      </w:r>
      <w:r>
        <w:t>measurement</w:t>
      </w:r>
      <w:r w:rsidRPr="00324313">
        <w:t xml:space="preserve"> angle between the DUT and the test equipment is iterated over the specified test points in the</w:t>
      </w:r>
      <w:r w:rsidRPr="007E2221">
        <w:t xml:space="preserve"> test chamber</w:t>
      </w:r>
      <w:r>
        <w:t>. For many test points,</w:t>
      </w:r>
      <w:r w:rsidRPr="007E2221">
        <w:t xml:space="preserve"> the polarization basis between the UE and the test equipment (TE) cannot be aligned under the “black box” testing approach, and this results in a polarization basis mismatch between the TE and UE which varies unpredictably across the test points.</w:t>
      </w:r>
      <w:r w:rsidR="00E67948">
        <w:t xml:space="preserve">  </w:t>
      </w:r>
      <w:r w:rsidR="00DF6481">
        <w:fldChar w:fldCharType="begin"/>
      </w:r>
      <w:r w:rsidR="00DF6481">
        <w:instrText xml:space="preserve"> REF _Ref4761100 \h </w:instrText>
      </w:r>
      <w:r w:rsidR="00DF6481">
        <w:fldChar w:fldCharType="separate"/>
      </w:r>
      <w:r w:rsidR="00694AB9">
        <w:t xml:space="preserve">Figure </w:t>
      </w:r>
      <w:r w:rsidR="00694AB9">
        <w:rPr>
          <w:noProof/>
        </w:rPr>
        <w:t>1</w:t>
      </w:r>
      <w:r w:rsidR="00DF6481">
        <w:fldChar w:fldCharType="end"/>
      </w:r>
      <w:r w:rsidR="00DF6481">
        <w:t xml:space="preserve"> below illustrates </w:t>
      </w:r>
      <w:r>
        <w:t>the</w:t>
      </w:r>
      <w:r w:rsidR="00DF6481">
        <w:t xml:space="preserve"> comparison</w:t>
      </w:r>
      <w:r>
        <w:t xml:space="preserve"> between real network operation and the test environment</w:t>
      </w:r>
      <w:r w:rsidR="00DF6481">
        <w:t>.</w:t>
      </w:r>
    </w:p>
    <w:p w14:paraId="5347D15D" w14:textId="24B102BA" w:rsidR="00DF079B" w:rsidRDefault="00DF079B" w:rsidP="00C30954">
      <w:r>
        <w:t>This polarization mismatch has not been in issue with traditional OTA measurements where</w:t>
      </w:r>
      <w:r w:rsidR="00010947">
        <w:t xml:space="preserve"> UL signals were measured sequentially and DL signals were introduced one at a time [</w:t>
      </w:r>
      <w:r w:rsidR="00427F32">
        <w:t>37.544, CTIA Test Plan]</w:t>
      </w:r>
      <w:r w:rsidR="001377AE">
        <w:t xml:space="preserve">; however, the polarization basis mismatch </w:t>
      </w:r>
      <w:r w:rsidR="00EB15CF">
        <w:t>is affecting</w:t>
      </w:r>
      <w:r w:rsidR="002E466D">
        <w:t xml:space="preserve"> FR2 OTA measurements due to the beam-forming characteristics</w:t>
      </w:r>
      <w:r w:rsidR="00D247DC">
        <w:t xml:space="preserve"> of the UE. </w:t>
      </w:r>
    </w:p>
    <w:p w14:paraId="0108511B" w14:textId="371C325B" w:rsidR="00DF6481" w:rsidRDefault="00DF6481" w:rsidP="00C30954"/>
    <w:p w14:paraId="2E0B609E" w14:textId="7CC11E8E" w:rsidR="00DF6481" w:rsidRDefault="00DF6481" w:rsidP="00DF6481">
      <w:pPr>
        <w:keepNext/>
        <w:jc w:val="center"/>
      </w:pPr>
      <w:r w:rsidRPr="00DF6481">
        <w:rPr>
          <w:noProof/>
        </w:rPr>
        <w:lastRenderedPageBreak/>
        <w:drawing>
          <wp:inline distT="0" distB="0" distL="0" distR="0" wp14:anchorId="17BE172A" wp14:editId="6D58AFC2">
            <wp:extent cx="2634949" cy="2743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34949" cy="2743200"/>
                    </a:xfrm>
                    <a:prstGeom prst="rect">
                      <a:avLst/>
                    </a:prstGeom>
                  </pic:spPr>
                </pic:pic>
              </a:graphicData>
            </a:graphic>
          </wp:inline>
        </w:drawing>
      </w:r>
    </w:p>
    <w:p w14:paraId="4FC493B7" w14:textId="4EF41FA7" w:rsidR="00DF6481" w:rsidRDefault="00DF6481" w:rsidP="00DF6481">
      <w:pPr>
        <w:pStyle w:val="Caption"/>
        <w:jc w:val="center"/>
      </w:pPr>
      <w:bookmarkStart w:id="0" w:name="_Ref4761100"/>
      <w:r>
        <w:t xml:space="preserve">Figure </w:t>
      </w:r>
      <w:r w:rsidR="00F95D3F">
        <w:rPr>
          <w:noProof/>
        </w:rPr>
        <w:fldChar w:fldCharType="begin"/>
      </w:r>
      <w:r w:rsidR="00F95D3F">
        <w:rPr>
          <w:noProof/>
        </w:rPr>
        <w:instrText xml:space="preserve"> SEQ Figure \* ARABIC </w:instrText>
      </w:r>
      <w:r w:rsidR="00F95D3F">
        <w:rPr>
          <w:noProof/>
        </w:rPr>
        <w:fldChar w:fldCharType="separate"/>
      </w:r>
      <w:r w:rsidR="00694AB9">
        <w:rPr>
          <w:noProof/>
        </w:rPr>
        <w:t>1</w:t>
      </w:r>
      <w:r w:rsidR="00F95D3F">
        <w:rPr>
          <w:noProof/>
        </w:rPr>
        <w:fldChar w:fldCharType="end"/>
      </w:r>
      <w:bookmarkEnd w:id="0"/>
      <w:r>
        <w:t>: Comparison of test and real-world environments in terms of polarization property constraints</w:t>
      </w:r>
    </w:p>
    <w:p w14:paraId="7201AA29" w14:textId="1B516964" w:rsidR="00586DCC" w:rsidRDefault="00586DCC" w:rsidP="00C30954"/>
    <w:p w14:paraId="6E4DC89B" w14:textId="482D8B7A" w:rsidR="00C30954" w:rsidRDefault="00977071" w:rsidP="00C30954">
      <w:r>
        <w:t>Some</w:t>
      </w:r>
      <w:r w:rsidRPr="00D27F3F">
        <w:t xml:space="preserve"> UE </w:t>
      </w:r>
      <w:r>
        <w:t xml:space="preserve">implementations </w:t>
      </w:r>
      <w:r w:rsidRPr="00D27F3F">
        <w:t xml:space="preserve">may </w:t>
      </w:r>
      <w:r>
        <w:t>support</w:t>
      </w:r>
      <w:r w:rsidRPr="00D27F3F">
        <w:t xml:space="preserve"> polarization-specific beam correspondence, where the selection of the </w:t>
      </w:r>
      <w:r>
        <w:t>transmit</w:t>
      </w:r>
      <w:r w:rsidRPr="00D27F3F">
        <w:t xml:space="preserve"> beam </w:t>
      </w:r>
      <w:r>
        <w:t xml:space="preserve">polarizations </w:t>
      </w:r>
      <w:r w:rsidRPr="00D27F3F">
        <w:t xml:space="preserve">is </w:t>
      </w:r>
      <w:r>
        <w:t xml:space="preserve">dependent on </w:t>
      </w:r>
      <w:r w:rsidRPr="00D27F3F">
        <w:t xml:space="preserve">the power received </w:t>
      </w:r>
      <w:r>
        <w:t>on each UE polarization</w:t>
      </w:r>
      <w:r w:rsidRPr="00D27F3F">
        <w:t xml:space="preserve">.  </w:t>
      </w:r>
      <w:r>
        <w:t>Because polarization gain has been assumed in the derivation of the maximum output power (MOP) EIRP (peak and spherical coverage) requirements, the</w:t>
      </w:r>
      <w:r w:rsidRPr="00D27F3F">
        <w:t xml:space="preserve"> </w:t>
      </w:r>
      <w:r>
        <w:t xml:space="preserve">measurement procedures for those test cases should reflect the </w:t>
      </w:r>
      <w:r w:rsidRPr="00D27F3F">
        <w:t xml:space="preserve">polarization gain </w:t>
      </w:r>
      <w:r>
        <w:t>at all test points.  The polarization basis mismatch between the TE and UE may lead such UEs to disable a Tx chain associated with one DL polarization and may result in an EIRP measurement which fails to include the polarization gain at some test points</w:t>
      </w:r>
      <w:r w:rsidR="00C408AF">
        <w:fldChar w:fldCharType="begin"/>
      </w:r>
      <w:r w:rsidR="00C408AF">
        <w:instrText xml:space="preserve"> REF _Ref9529249 \w \h </w:instrText>
      </w:r>
      <w:r w:rsidR="00C408AF">
        <w:fldChar w:fldCharType="separate"/>
      </w:r>
      <w:r w:rsidR="00694AB9">
        <w:t>[10]</w:t>
      </w:r>
      <w:r w:rsidR="00C408AF">
        <w:fldChar w:fldCharType="end"/>
      </w:r>
      <w:r>
        <w:t>.</w:t>
      </w:r>
      <w:r w:rsidR="00E67948">
        <w:t xml:space="preserve">  </w:t>
      </w:r>
      <w:r w:rsidR="0069668A">
        <w:fldChar w:fldCharType="begin"/>
      </w:r>
      <w:r w:rsidR="0069668A">
        <w:instrText xml:space="preserve"> REF _Ref4762953 \h </w:instrText>
      </w:r>
      <w:r w:rsidR="0069668A">
        <w:fldChar w:fldCharType="separate"/>
      </w:r>
      <w:r w:rsidR="00694AB9">
        <w:t xml:space="preserve">Figure </w:t>
      </w:r>
      <w:r w:rsidR="00694AB9">
        <w:rPr>
          <w:noProof/>
        </w:rPr>
        <w:t>2</w:t>
      </w:r>
      <w:r w:rsidR="0069668A">
        <w:fldChar w:fldCharType="end"/>
      </w:r>
      <w:r w:rsidR="0069668A">
        <w:t xml:space="preserve"> below</w:t>
      </w:r>
      <w:r>
        <w:t xml:space="preserve"> illustrates such UE behavior and the </w:t>
      </w:r>
      <w:r w:rsidR="0069668A">
        <w:t>polarization mismatch issue.</w:t>
      </w:r>
    </w:p>
    <w:p w14:paraId="0237BE1D" w14:textId="6E3AE1E7" w:rsidR="00867E57" w:rsidRDefault="00867E57" w:rsidP="00B3014B">
      <w:pPr>
        <w:rPr>
          <w:rFonts w:eastAsia="SimSun"/>
        </w:rPr>
      </w:pPr>
    </w:p>
    <w:p w14:paraId="212CB08D" w14:textId="77777777" w:rsidR="00DF6481" w:rsidRDefault="00DF6481" w:rsidP="00DF6481">
      <w:pPr>
        <w:keepNext/>
        <w:jc w:val="center"/>
      </w:pPr>
      <w:r w:rsidRPr="00DF6481">
        <w:rPr>
          <w:rFonts w:eastAsia="SimSun"/>
          <w:noProof/>
        </w:rPr>
        <w:lastRenderedPageBreak/>
        <w:drawing>
          <wp:inline distT="0" distB="0" distL="0" distR="0" wp14:anchorId="476BD268" wp14:editId="49D0E887">
            <wp:extent cx="4114800" cy="4150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4800" cy="4150232"/>
                    </a:xfrm>
                    <a:prstGeom prst="rect">
                      <a:avLst/>
                    </a:prstGeom>
                  </pic:spPr>
                </pic:pic>
              </a:graphicData>
            </a:graphic>
          </wp:inline>
        </w:drawing>
      </w:r>
    </w:p>
    <w:p w14:paraId="63F94E61" w14:textId="06F63B58" w:rsidR="00586DCC" w:rsidRDefault="00DF6481" w:rsidP="00DF6481">
      <w:pPr>
        <w:pStyle w:val="Caption"/>
        <w:jc w:val="center"/>
        <w:rPr>
          <w:rFonts w:eastAsia="SimSun"/>
        </w:rPr>
      </w:pPr>
      <w:bookmarkStart w:id="1" w:name="_Ref4762953"/>
      <w:r>
        <w:t xml:space="preserve">Figure </w:t>
      </w:r>
      <w:r w:rsidR="00F95D3F">
        <w:rPr>
          <w:noProof/>
        </w:rPr>
        <w:fldChar w:fldCharType="begin"/>
      </w:r>
      <w:r w:rsidR="00F95D3F">
        <w:rPr>
          <w:noProof/>
        </w:rPr>
        <w:instrText xml:space="preserve"> SEQ Figure \* ARABIC </w:instrText>
      </w:r>
      <w:r w:rsidR="00F95D3F">
        <w:rPr>
          <w:noProof/>
        </w:rPr>
        <w:fldChar w:fldCharType="separate"/>
      </w:r>
      <w:r w:rsidR="00694AB9">
        <w:rPr>
          <w:noProof/>
        </w:rPr>
        <w:t>2</w:t>
      </w:r>
      <w:r w:rsidR="00F95D3F">
        <w:rPr>
          <w:noProof/>
        </w:rPr>
        <w:fldChar w:fldCharType="end"/>
      </w:r>
      <w:bookmarkEnd w:id="1"/>
      <w:r>
        <w:t xml:space="preserve">: </w:t>
      </w:r>
      <w:r w:rsidR="008D1A68">
        <w:t>Impact of p</w:t>
      </w:r>
      <w:r w:rsidR="00536BC4">
        <w:t xml:space="preserve">olarization mismatch </w:t>
      </w:r>
      <w:r w:rsidR="008D1A68">
        <w:t>on UE transmission</w:t>
      </w:r>
      <w:r w:rsidR="00536BC4">
        <w:t xml:space="preserve">  </w:t>
      </w:r>
    </w:p>
    <w:p w14:paraId="395E4A99" w14:textId="1D3F64F2" w:rsidR="009F4B01" w:rsidRDefault="009F4B01" w:rsidP="00536BC4">
      <w:pPr>
        <w:rPr>
          <w:rFonts w:eastAsia="SimSun"/>
        </w:rPr>
      </w:pPr>
    </w:p>
    <w:p w14:paraId="24105C2D" w14:textId="701EF52F" w:rsidR="00720798" w:rsidRDefault="00720798" w:rsidP="00536BC4">
      <w:pPr>
        <w:rPr>
          <w:rFonts w:eastAsia="SimSun"/>
        </w:rPr>
      </w:pPr>
      <w:r>
        <w:rPr>
          <w:rFonts w:eastAsia="SimSun"/>
        </w:rPr>
        <w:t>NOTE: The reference in the figure to “</w:t>
      </w:r>
      <w:r w:rsidRPr="00720798">
        <w:rPr>
          <w:rFonts w:eastAsia="SimSun"/>
        </w:rPr>
        <w:t>transmit on best polarization” means “transmit on polarization which has strongest DL signal.”</w:t>
      </w:r>
    </w:p>
    <w:p w14:paraId="5F8139E5" w14:textId="77777777" w:rsidR="00720798" w:rsidRDefault="00720798" w:rsidP="00536BC4">
      <w:pPr>
        <w:rPr>
          <w:rFonts w:eastAsia="SimSun"/>
        </w:rPr>
      </w:pPr>
    </w:p>
    <w:p w14:paraId="4F097BEF" w14:textId="406F2740" w:rsidR="009F4B01" w:rsidRDefault="00FF0178" w:rsidP="00536BC4">
      <w:pPr>
        <w:rPr>
          <w:rFonts w:eastAsia="SimSun"/>
        </w:rPr>
      </w:pPr>
      <w:r>
        <w:rPr>
          <w:rFonts w:eastAsia="SimSun"/>
        </w:rPr>
        <w:t>One approach to avoid this issue can be to enhance the measurement procedure to avoid triggering the Case 2 condition.  Possible solutions can be</w:t>
      </w:r>
      <w:r w:rsidR="009F4B01">
        <w:rPr>
          <w:rFonts w:eastAsia="SimSun"/>
        </w:rPr>
        <w:t>:</w:t>
      </w:r>
    </w:p>
    <w:p w14:paraId="696C2E8A" w14:textId="55728863" w:rsidR="00616297" w:rsidRDefault="00FF0178" w:rsidP="009F4B01">
      <w:pPr>
        <w:pStyle w:val="ListParagraph"/>
        <w:numPr>
          <w:ilvl w:val="0"/>
          <w:numId w:val="30"/>
        </w:numPr>
        <w:rPr>
          <w:rFonts w:eastAsia="SimSun"/>
        </w:rPr>
      </w:pPr>
      <w:r w:rsidRPr="009F4B01">
        <w:rPr>
          <w:rFonts w:eastAsia="SimSun"/>
        </w:rPr>
        <w:t xml:space="preserve">DL polarization sweeping by the test equipment (i.e. introducing an additional degree of freedom for polarization alignment of the </w:t>
      </w:r>
      <w:r w:rsidR="009F4B01" w:rsidRPr="009F4B01">
        <w:rPr>
          <w:rFonts w:eastAsia="SimSun"/>
        </w:rPr>
        <w:t>measurement antenna)</w:t>
      </w:r>
    </w:p>
    <w:p w14:paraId="25E7297D" w14:textId="03AD554D" w:rsidR="009F4B01" w:rsidRDefault="009F4B01" w:rsidP="009F4B01">
      <w:pPr>
        <w:pStyle w:val="ListParagraph"/>
        <w:numPr>
          <w:ilvl w:val="0"/>
          <w:numId w:val="30"/>
        </w:numPr>
        <w:rPr>
          <w:rFonts w:eastAsia="SimSun"/>
        </w:rPr>
      </w:pPr>
      <w:r>
        <w:rPr>
          <w:rFonts w:eastAsia="SimSun"/>
        </w:rPr>
        <w:t>The use of circular polarization to perform EIRP spherical coverage testing</w:t>
      </w:r>
    </w:p>
    <w:p w14:paraId="2BAE1469" w14:textId="072B6C7E" w:rsidR="009F4B01" w:rsidRPr="009F4B01" w:rsidRDefault="009F4B01" w:rsidP="009F4B01">
      <w:pPr>
        <w:pStyle w:val="ListParagraph"/>
        <w:numPr>
          <w:ilvl w:val="0"/>
          <w:numId w:val="30"/>
        </w:numPr>
        <w:rPr>
          <w:rFonts w:eastAsia="SimSun"/>
        </w:rPr>
      </w:pPr>
      <w:r>
        <w:rPr>
          <w:rFonts w:eastAsia="SimSun"/>
        </w:rPr>
        <w:t>Other solutions are not precluded</w:t>
      </w:r>
    </w:p>
    <w:p w14:paraId="35B39689" w14:textId="16DF2CBB" w:rsidR="00E81F0F" w:rsidRDefault="00236FB5" w:rsidP="00536BC4">
      <w:r>
        <w:t xml:space="preserve">While the polarization sweeping was shown to </w:t>
      </w:r>
      <w:r w:rsidR="00842B8D">
        <w:t>be a possible solution</w:t>
      </w:r>
      <w:r w:rsidR="005326A5">
        <w:t xml:space="preserve"> </w:t>
      </w:r>
      <w:r w:rsidR="005326A5">
        <w:fldChar w:fldCharType="begin"/>
      </w:r>
      <w:r w:rsidR="005326A5">
        <w:instrText xml:space="preserve"> REF _Ref9529249 \w \h </w:instrText>
      </w:r>
      <w:r w:rsidR="005326A5">
        <w:fldChar w:fldCharType="separate"/>
      </w:r>
      <w:r w:rsidR="00694AB9">
        <w:t>[10]</w:t>
      </w:r>
      <w:r w:rsidR="005326A5">
        <w:fldChar w:fldCharType="end"/>
      </w:r>
      <w:r w:rsidR="00842B8D">
        <w:t xml:space="preserve">, the increase in test time might be </w:t>
      </w:r>
      <w:r w:rsidR="00E81F0F">
        <w:t xml:space="preserve">unacceptable. </w:t>
      </w:r>
    </w:p>
    <w:p w14:paraId="1124C672" w14:textId="77777777" w:rsidR="00E81F0F" w:rsidRDefault="00E81F0F" w:rsidP="00536BC4"/>
    <w:p w14:paraId="60F89D88" w14:textId="11A0287C" w:rsidR="006E1856" w:rsidRDefault="006E1856" w:rsidP="00536BC4">
      <w:r>
        <w:t xml:space="preserve">Some UE implementations may support uplink transmission diversity schemes which, although transparent to the specification, impact the demodulation performance </w:t>
      </w:r>
      <w:r w:rsidR="00DA1055">
        <w:t xml:space="preserve">when the </w:t>
      </w:r>
      <w:r w:rsidR="008D57C9">
        <w:t>UL signal is demodulated on just a single polarization.</w:t>
      </w:r>
      <w:r>
        <w:t xml:space="preserve">  </w:t>
      </w:r>
      <w:r w:rsidRPr="00314AFC">
        <w:t xml:space="preserve">Even when </w:t>
      </w:r>
      <w:r w:rsidR="008D57C9">
        <w:t>the</w:t>
      </w:r>
      <w:r w:rsidR="008D57C9" w:rsidRPr="00314AFC">
        <w:t xml:space="preserve"> </w:t>
      </w:r>
      <w:r w:rsidRPr="00314AFC">
        <w:t xml:space="preserve">UE transmits an </w:t>
      </w:r>
      <w:r>
        <w:t>uplink</w:t>
      </w:r>
      <w:r w:rsidRPr="00314AFC">
        <w:t xml:space="preserve"> signal with a flat </w:t>
      </w:r>
      <w:r>
        <w:t>power spectral density</w:t>
      </w:r>
      <w:r w:rsidRPr="00314AFC">
        <w:t xml:space="preserve"> in both polarizations, the TE can misconstrue the signal collected in any one polarization as having significant amplitude variation</w:t>
      </w:r>
      <w:r>
        <w:t xml:space="preserve"> due to the polarization basis mismatch between the TE and UE.</w:t>
      </w:r>
      <w:r w:rsidR="00423E37">
        <w:t xml:space="preserve">  The solution agreed by RAN5 for the Rel-15 conformance test specification is to pre-configure the DUT with the UL Tx diversity schemes disabled </w:t>
      </w:r>
      <w:r w:rsidR="00423E37">
        <w:fldChar w:fldCharType="begin"/>
      </w:r>
      <w:r w:rsidR="00423E37">
        <w:instrText xml:space="preserve"> REF _Ref9499771 \r \h </w:instrText>
      </w:r>
      <w:r w:rsidR="00423E37">
        <w:fldChar w:fldCharType="separate"/>
      </w:r>
      <w:r w:rsidR="00694AB9">
        <w:t>[11]</w:t>
      </w:r>
      <w:r w:rsidR="00423E37">
        <w:fldChar w:fldCharType="end"/>
      </w:r>
      <w:r w:rsidR="00D97F55">
        <w:t>for all conformance test cases</w:t>
      </w:r>
      <w:r w:rsidR="00423E37">
        <w:t>.  This approach introduces a UE test mode designed specifically to pass the conformance test and is not a desirable solution from the perspective of test coverage of the entire UE impl</w:t>
      </w:r>
      <w:r w:rsidR="00802CD8">
        <w:t>e</w:t>
      </w:r>
      <w:r w:rsidR="00423E37">
        <w:t>mentation.</w:t>
      </w:r>
    </w:p>
    <w:p w14:paraId="129116CC" w14:textId="63244A07" w:rsidR="00423E37" w:rsidRDefault="00423E37" w:rsidP="00536BC4"/>
    <w:p w14:paraId="122BBD41" w14:textId="04798F41" w:rsidR="00423E37" w:rsidRDefault="00423E37" w:rsidP="00423E37">
      <w:r>
        <w:t xml:space="preserve">The FR2 UE RF specification in TS38.101-2 </w:t>
      </w:r>
      <w:r w:rsidR="002527DE">
        <w:fldChar w:fldCharType="begin"/>
      </w:r>
      <w:r w:rsidR="002527DE">
        <w:instrText xml:space="preserve"> REF _Ref4674769 \r \h </w:instrText>
      </w:r>
      <w:r w:rsidR="002527DE">
        <w:fldChar w:fldCharType="separate"/>
      </w:r>
      <w:r w:rsidR="00694AB9">
        <w:t>[1]</w:t>
      </w:r>
      <w:r w:rsidR="002527DE">
        <w:fldChar w:fldCharType="end"/>
      </w:r>
      <w:r w:rsidR="002527DE">
        <w:t xml:space="preserve"> </w:t>
      </w:r>
      <w:r>
        <w:t xml:space="preserve">furthermore defines the thermal condition applicability for all requirements, unless otherwise stated, to be extreme temperature conditions </w:t>
      </w:r>
      <w:r>
        <w:lastRenderedPageBreak/>
        <w:t>(where the full temperature range is -10 ºC to +55 ºC).  A limitation in the Rel-15 FR2 UE RF test methodology, however, restricts this applicability due to test methodology limitations</w:t>
      </w:r>
      <w:r w:rsidR="005C7C73">
        <w:t xml:space="preserve"> [12-14]</w:t>
      </w:r>
      <w:r>
        <w:t>.</w:t>
      </w:r>
      <w:r w:rsidR="002527DE">
        <w:t xml:space="preserve">  Although discussions in RAN5 on thermal condition applicability are ongoing, </w:t>
      </w:r>
      <w:r w:rsidR="00B17CED">
        <w:t xml:space="preserve">and Action Point #83.22 was created by RAN5 to provide feedback on the maximum difference in direct between the beam peak at NTC when compared to ETC to determine the test procedure and framework for peak EIRP and peak EIS test cases </w:t>
      </w:r>
      <w:r w:rsidR="00B17CED">
        <w:fldChar w:fldCharType="begin"/>
      </w:r>
      <w:r w:rsidR="00B17CED">
        <w:instrText xml:space="preserve"> REF _Ref9613167 \r \h </w:instrText>
      </w:r>
      <w:r w:rsidR="00B17CED">
        <w:fldChar w:fldCharType="separate"/>
      </w:r>
      <w:r w:rsidR="00694AB9">
        <w:t>[18]</w:t>
      </w:r>
      <w:r w:rsidR="00B17CED">
        <w:fldChar w:fldCharType="end"/>
      </w:r>
      <w:r w:rsidR="00B17CED">
        <w:t xml:space="preserve">, </w:t>
      </w:r>
      <w:r w:rsidR="002527DE">
        <w:t xml:space="preserve">TS38.101-2 has already identified such limitations as related to spherical coverage and TRP test cases </w:t>
      </w:r>
      <w:r w:rsidR="002527DE">
        <w:fldChar w:fldCharType="begin"/>
      </w:r>
      <w:r w:rsidR="002527DE">
        <w:instrText xml:space="preserve"> REF _Ref4674769 \r \h </w:instrText>
      </w:r>
      <w:r w:rsidR="002527DE">
        <w:fldChar w:fldCharType="separate"/>
      </w:r>
      <w:r w:rsidR="00694AB9">
        <w:t>[1]</w:t>
      </w:r>
      <w:r w:rsidR="002527DE">
        <w:fldChar w:fldCharType="end"/>
      </w:r>
      <w:r w:rsidR="002527DE">
        <w:t>.</w:t>
      </w:r>
    </w:p>
    <w:p w14:paraId="345B34A2" w14:textId="29FF0D4F" w:rsidR="002527DE" w:rsidRDefault="002527DE" w:rsidP="00423E37"/>
    <w:p w14:paraId="4CAD92B6" w14:textId="3BB9643E" w:rsidR="002527DE" w:rsidRDefault="002527DE" w:rsidP="002527DE">
      <w:r>
        <w:t xml:space="preserve">Following a review by RAN5 of test cases which require high DL signal power and low UL signal power, it can be observed that </w:t>
      </w:r>
      <w:r w:rsidRPr="004959EB">
        <w:t>some test cases require up to 34</w:t>
      </w:r>
      <w:r>
        <w:t xml:space="preserve"> </w:t>
      </w:r>
      <w:r w:rsidRPr="004959EB">
        <w:t>dB and 3</w:t>
      </w:r>
      <w:r>
        <w:t xml:space="preserve">0.4 </w:t>
      </w:r>
      <w:r w:rsidRPr="004959EB">
        <w:t>dB relaxation for DL and UL</w:t>
      </w:r>
      <w:r>
        <w:t>,</w:t>
      </w:r>
      <w:r w:rsidRPr="004959EB">
        <w:t xml:space="preserve"> respectively</w:t>
      </w:r>
      <w:r>
        <w:t xml:space="preserve"> </w:t>
      </w:r>
      <w:r>
        <w:fldChar w:fldCharType="begin"/>
      </w:r>
      <w:r>
        <w:instrText xml:space="preserve"> REF _Ref9500078 \r \h </w:instrText>
      </w:r>
      <w:r>
        <w:fldChar w:fldCharType="separate"/>
      </w:r>
      <w:r w:rsidR="00694AB9">
        <w:t>[15]</w:t>
      </w:r>
      <w:r>
        <w:fldChar w:fldCharType="end"/>
      </w:r>
      <w:r>
        <w:t>.  The table below itemizes these relaxations.</w:t>
      </w:r>
    </w:p>
    <w:p w14:paraId="39E21DF8" w14:textId="77777777" w:rsidR="002527DE" w:rsidRDefault="002527DE" w:rsidP="002527DE"/>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337"/>
        <w:gridCol w:w="1180"/>
        <w:gridCol w:w="3693"/>
        <w:gridCol w:w="1178"/>
      </w:tblGrid>
      <w:tr w:rsidR="002527DE" w14:paraId="3051189C" w14:textId="77777777" w:rsidTr="005C54CC">
        <w:tc>
          <w:tcPr>
            <w:tcW w:w="873" w:type="pct"/>
            <w:tcBorders>
              <w:top w:val="single" w:sz="4" w:space="0" w:color="auto"/>
              <w:left w:val="single" w:sz="4" w:space="0" w:color="auto"/>
              <w:bottom w:val="single" w:sz="4" w:space="0" w:color="auto"/>
              <w:right w:val="single" w:sz="4" w:space="0" w:color="auto"/>
            </w:tcBorders>
            <w:hideMark/>
          </w:tcPr>
          <w:p w14:paraId="32A4825E" w14:textId="77777777" w:rsidR="002527DE" w:rsidRPr="004959EB" w:rsidRDefault="002527DE" w:rsidP="005C54CC">
            <w:pPr>
              <w:pStyle w:val="Header"/>
              <w:tabs>
                <w:tab w:val="left" w:pos="720"/>
              </w:tabs>
              <w:rPr>
                <w:rFonts w:eastAsia="Yu Mincho" w:cs="Arial"/>
                <w:szCs w:val="18"/>
                <w:lang w:val="de-DE" w:eastAsia="ja-JP"/>
              </w:rPr>
            </w:pPr>
            <w:r w:rsidRPr="004959EB">
              <w:rPr>
                <w:rFonts w:eastAsia="Yu Mincho" w:cs="Arial"/>
                <w:szCs w:val="18"/>
                <w:lang w:val="de-DE" w:eastAsia="ja-JP"/>
              </w:rPr>
              <w:t>Test Case</w:t>
            </w:r>
          </w:p>
        </w:tc>
        <w:tc>
          <w:tcPr>
            <w:tcW w:w="747" w:type="pct"/>
            <w:tcBorders>
              <w:top w:val="single" w:sz="4" w:space="0" w:color="auto"/>
              <w:left w:val="single" w:sz="4" w:space="0" w:color="auto"/>
              <w:bottom w:val="single" w:sz="4" w:space="0" w:color="auto"/>
              <w:right w:val="single" w:sz="4" w:space="0" w:color="auto"/>
            </w:tcBorders>
            <w:hideMark/>
          </w:tcPr>
          <w:p w14:paraId="6C2A30BB" w14:textId="77777777" w:rsidR="002527DE" w:rsidRPr="004959EB" w:rsidRDefault="002527DE" w:rsidP="005C54CC">
            <w:pPr>
              <w:pStyle w:val="Header"/>
              <w:tabs>
                <w:tab w:val="left" w:pos="720"/>
              </w:tabs>
              <w:rPr>
                <w:rFonts w:eastAsia="Yu Mincho" w:cs="Arial"/>
                <w:szCs w:val="18"/>
                <w:lang w:val="de-DE" w:eastAsia="ja-JP"/>
              </w:rPr>
            </w:pPr>
            <w:r w:rsidRPr="004959EB">
              <w:rPr>
                <w:rFonts w:eastAsia="Yu Mincho" w:cs="Arial"/>
                <w:szCs w:val="18"/>
                <w:lang w:val="de-DE" w:eastAsia="ja-JP"/>
              </w:rPr>
              <w:t>Test Specification</w:t>
            </w:r>
          </w:p>
        </w:tc>
        <w:tc>
          <w:tcPr>
            <w:tcW w:w="659" w:type="pct"/>
            <w:tcBorders>
              <w:top w:val="single" w:sz="4" w:space="0" w:color="auto"/>
              <w:left w:val="single" w:sz="4" w:space="0" w:color="auto"/>
              <w:bottom w:val="single" w:sz="4" w:space="0" w:color="auto"/>
              <w:right w:val="single" w:sz="4" w:space="0" w:color="auto"/>
            </w:tcBorders>
            <w:hideMark/>
          </w:tcPr>
          <w:p w14:paraId="299C54F2" w14:textId="77777777" w:rsidR="002527DE" w:rsidRPr="004959EB" w:rsidRDefault="002527DE" w:rsidP="005C54CC">
            <w:pPr>
              <w:pStyle w:val="Header"/>
              <w:tabs>
                <w:tab w:val="left" w:pos="720"/>
              </w:tabs>
              <w:rPr>
                <w:rFonts w:eastAsia="Yu Mincho" w:cs="Arial"/>
                <w:szCs w:val="18"/>
                <w:lang w:val="de-DE" w:eastAsia="ja-JP"/>
              </w:rPr>
            </w:pPr>
            <w:r w:rsidRPr="004959EB">
              <w:rPr>
                <w:rFonts w:eastAsia="Yu Mincho" w:cs="Arial"/>
                <w:szCs w:val="18"/>
                <w:lang w:val="de-DE" w:eastAsia="ja-JP"/>
              </w:rPr>
              <w:t>Testability Issue</w:t>
            </w:r>
          </w:p>
        </w:tc>
        <w:tc>
          <w:tcPr>
            <w:tcW w:w="2063" w:type="pct"/>
            <w:tcBorders>
              <w:top w:val="single" w:sz="4" w:space="0" w:color="auto"/>
              <w:left w:val="single" w:sz="4" w:space="0" w:color="auto"/>
              <w:bottom w:val="single" w:sz="4" w:space="0" w:color="auto"/>
              <w:right w:val="single" w:sz="4" w:space="0" w:color="auto"/>
            </w:tcBorders>
            <w:hideMark/>
          </w:tcPr>
          <w:p w14:paraId="6D7387AD" w14:textId="77777777" w:rsidR="002527DE" w:rsidRPr="004959EB" w:rsidRDefault="002527DE" w:rsidP="005C54CC">
            <w:pPr>
              <w:pStyle w:val="Header"/>
              <w:tabs>
                <w:tab w:val="left" w:pos="720"/>
              </w:tabs>
              <w:rPr>
                <w:rFonts w:eastAsia="Yu Mincho" w:cs="Arial"/>
                <w:szCs w:val="18"/>
                <w:lang w:val="de-DE" w:eastAsia="ja-JP"/>
              </w:rPr>
            </w:pPr>
            <w:r w:rsidRPr="004959EB">
              <w:rPr>
                <w:rFonts w:eastAsia="Yu Mincho" w:cs="Arial"/>
                <w:szCs w:val="18"/>
                <w:lang w:val="de-DE" w:eastAsia="ja-JP"/>
              </w:rPr>
              <w:t>RAN5 Decision</w:t>
            </w:r>
          </w:p>
        </w:tc>
        <w:tc>
          <w:tcPr>
            <w:tcW w:w="658" w:type="pct"/>
            <w:tcBorders>
              <w:top w:val="single" w:sz="4" w:space="0" w:color="auto"/>
              <w:left w:val="single" w:sz="4" w:space="0" w:color="auto"/>
              <w:bottom w:val="single" w:sz="4" w:space="0" w:color="auto"/>
              <w:right w:val="single" w:sz="4" w:space="0" w:color="auto"/>
            </w:tcBorders>
            <w:hideMark/>
          </w:tcPr>
          <w:p w14:paraId="0428E7CB" w14:textId="77777777" w:rsidR="002527DE" w:rsidRPr="004959EB" w:rsidRDefault="002527DE" w:rsidP="005C54CC">
            <w:pPr>
              <w:pStyle w:val="Header"/>
              <w:tabs>
                <w:tab w:val="left" w:pos="720"/>
              </w:tabs>
              <w:rPr>
                <w:rFonts w:eastAsia="Yu Mincho" w:cs="Arial"/>
                <w:szCs w:val="18"/>
                <w:lang w:val="de-DE" w:eastAsia="ja-JP"/>
              </w:rPr>
            </w:pPr>
            <w:r w:rsidRPr="004959EB">
              <w:rPr>
                <w:rFonts w:eastAsia="Yu Mincho" w:cs="Arial"/>
                <w:szCs w:val="18"/>
                <w:lang w:val="de-DE" w:eastAsia="ja-JP"/>
              </w:rPr>
              <w:t>Related documents</w:t>
            </w:r>
          </w:p>
        </w:tc>
      </w:tr>
      <w:tr w:rsidR="002527DE" w14:paraId="5BFF4C51" w14:textId="77777777" w:rsidTr="005C54CC">
        <w:trPr>
          <w:trHeight w:val="323"/>
        </w:trPr>
        <w:tc>
          <w:tcPr>
            <w:tcW w:w="873" w:type="pct"/>
            <w:tcBorders>
              <w:top w:val="single" w:sz="4" w:space="0" w:color="auto"/>
              <w:left w:val="single" w:sz="4" w:space="0" w:color="auto"/>
              <w:bottom w:val="single" w:sz="4" w:space="0" w:color="auto"/>
              <w:right w:val="single" w:sz="4" w:space="0" w:color="auto"/>
            </w:tcBorders>
            <w:hideMark/>
          </w:tcPr>
          <w:p w14:paraId="3229E58D"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Maximum input level</w:t>
            </w:r>
          </w:p>
        </w:tc>
        <w:tc>
          <w:tcPr>
            <w:tcW w:w="747" w:type="pct"/>
            <w:tcBorders>
              <w:top w:val="single" w:sz="4" w:space="0" w:color="auto"/>
              <w:left w:val="single" w:sz="4" w:space="0" w:color="auto"/>
              <w:bottom w:val="nil"/>
              <w:right w:val="single" w:sz="4" w:space="0" w:color="auto"/>
            </w:tcBorders>
            <w:hideMark/>
          </w:tcPr>
          <w:p w14:paraId="0C5813A3" w14:textId="77777777" w:rsidR="002527DE" w:rsidRPr="00F43C0E" w:rsidRDefault="002527DE" w:rsidP="005C54CC">
            <w:pPr>
              <w:pStyle w:val="Header"/>
              <w:rPr>
                <w:rFonts w:eastAsia="Yu Mincho" w:cs="Arial"/>
                <w:b w:val="0"/>
                <w:lang w:val="de-DE" w:eastAsia="ja-JP"/>
              </w:rPr>
            </w:pPr>
            <w:r w:rsidRPr="00F43C0E">
              <w:rPr>
                <w:rFonts w:eastAsia="Yu Mincho" w:cs="Arial" w:hint="eastAsia"/>
                <w:b w:val="0"/>
                <w:lang w:val="de-DE" w:eastAsia="ja-JP"/>
              </w:rPr>
              <w:t>38.521-2</w:t>
            </w:r>
          </w:p>
          <w:p w14:paraId="29F61DA5"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38.521-3(EN-DC with FR2)</w:t>
            </w:r>
          </w:p>
        </w:tc>
        <w:tc>
          <w:tcPr>
            <w:tcW w:w="659" w:type="pct"/>
            <w:tcBorders>
              <w:top w:val="single" w:sz="4" w:space="0" w:color="auto"/>
              <w:left w:val="single" w:sz="4" w:space="0" w:color="auto"/>
              <w:bottom w:val="nil"/>
              <w:right w:val="single" w:sz="4" w:space="0" w:color="auto"/>
            </w:tcBorders>
            <w:hideMark/>
          </w:tcPr>
          <w:p w14:paraId="61DC1D14"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High DL Power (Note1)</w:t>
            </w:r>
          </w:p>
        </w:tc>
        <w:tc>
          <w:tcPr>
            <w:tcW w:w="2063" w:type="pct"/>
            <w:tcBorders>
              <w:top w:val="single" w:sz="4" w:space="0" w:color="auto"/>
              <w:left w:val="single" w:sz="4" w:space="0" w:color="auto"/>
              <w:bottom w:val="single" w:sz="4" w:space="0" w:color="auto"/>
              <w:right w:val="single" w:sz="4" w:space="0" w:color="auto"/>
            </w:tcBorders>
            <w:hideMark/>
          </w:tcPr>
          <w:p w14:paraId="545475CF"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Required relaxation is </w:t>
            </w:r>
            <w:r w:rsidRPr="00F43C0E">
              <w:rPr>
                <w:rFonts w:eastAsia="Yu Mincho" w:cs="Arial"/>
                <w:b w:val="0"/>
                <w:lang w:val="de-DE" w:eastAsia="ja-JP"/>
              </w:rPr>
              <w:t>26dB</w:t>
            </w:r>
            <w:r w:rsidRPr="00F43C0E">
              <w:rPr>
                <w:rFonts w:eastAsia="Yu Mincho" w:cs="Arial" w:hint="eastAsia"/>
                <w:b w:val="0"/>
                <w:lang w:val="de-DE" w:eastAsia="ja-JP"/>
              </w:rPr>
              <w:t xml:space="preserve"> for </w:t>
            </w:r>
            <w:r w:rsidRPr="00F43C0E">
              <w:rPr>
                <w:rFonts w:eastAsia="Yu Mincho" w:cs="Arial"/>
                <w:b w:val="0"/>
                <w:lang w:val="de-DE" w:eastAsia="ja-JP"/>
              </w:rPr>
              <w:t xml:space="preserve"> </w:t>
            </w:r>
            <w:r w:rsidRPr="00F43C0E">
              <w:rPr>
                <w:rFonts w:eastAsia="Yu Mincho" w:cs="Arial" w:hint="eastAsia"/>
                <w:b w:val="0"/>
                <w:lang w:val="de-DE" w:eastAsia="ja-JP"/>
              </w:rPr>
              <w:t xml:space="preserve">n257/n258/n261 and </w:t>
            </w:r>
            <w:r w:rsidRPr="00F43C0E">
              <w:rPr>
                <w:rFonts w:eastAsia="Yu Mincho" w:cs="Arial"/>
                <w:b w:val="0"/>
                <w:lang w:val="de-DE" w:eastAsia="ja-JP"/>
              </w:rPr>
              <w:t>34dB</w:t>
            </w:r>
            <w:r w:rsidRPr="00F43C0E">
              <w:rPr>
                <w:rFonts w:eastAsia="Yu Mincho" w:cs="Arial" w:hint="eastAsia"/>
                <w:b w:val="0"/>
                <w:lang w:val="de-DE" w:eastAsia="ja-JP"/>
              </w:rPr>
              <w:t xml:space="preserve"> for n260. RAN5 decided not to test</w:t>
            </w:r>
            <w:r w:rsidRPr="00F43C0E">
              <w:rPr>
                <w:rFonts w:eastAsia="Yu Mincho" w:cs="Arial"/>
                <w:b w:val="0"/>
                <w:lang w:val="de-DE" w:eastAsia="ja-JP"/>
              </w:rPr>
              <w:t xml:space="preserve"> on all </w:t>
            </w:r>
            <w:r w:rsidRPr="00F43C0E">
              <w:rPr>
                <w:rFonts w:eastAsia="Yu Mincho" w:cs="Arial" w:hint="eastAsia"/>
                <w:b w:val="0"/>
                <w:lang w:val="de-DE" w:eastAsia="ja-JP"/>
              </w:rPr>
              <w:t xml:space="preserve">FR2 </w:t>
            </w:r>
            <w:r w:rsidRPr="00F43C0E">
              <w:rPr>
                <w:rFonts w:eastAsia="Yu Mincho" w:cs="Arial"/>
                <w:b w:val="0"/>
                <w:lang w:val="de-DE" w:eastAsia="ja-JP"/>
              </w:rPr>
              <w:t>bands</w:t>
            </w:r>
            <w:r w:rsidRPr="00F43C0E">
              <w:rPr>
                <w:rFonts w:eastAsia="Yu Mincho" w:cs="Arial" w:hint="eastAsia"/>
                <w:b w:val="0"/>
                <w:lang w:val="de-DE" w:eastAsia="ja-JP"/>
              </w:rPr>
              <w:t>.</w:t>
            </w:r>
          </w:p>
        </w:tc>
        <w:tc>
          <w:tcPr>
            <w:tcW w:w="658" w:type="pct"/>
            <w:tcBorders>
              <w:top w:val="single" w:sz="4" w:space="0" w:color="auto"/>
              <w:left w:val="single" w:sz="4" w:space="0" w:color="auto"/>
              <w:bottom w:val="single" w:sz="4" w:space="0" w:color="auto"/>
              <w:right w:val="single" w:sz="4" w:space="0" w:color="auto"/>
            </w:tcBorders>
            <w:hideMark/>
          </w:tcPr>
          <w:p w14:paraId="47387578"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R5-185805</w:t>
            </w:r>
          </w:p>
        </w:tc>
      </w:tr>
      <w:tr w:rsidR="002527DE" w14:paraId="280C03A2" w14:textId="77777777" w:rsidTr="005C54CC">
        <w:tc>
          <w:tcPr>
            <w:tcW w:w="873" w:type="pct"/>
            <w:tcBorders>
              <w:top w:val="single" w:sz="4" w:space="0" w:color="auto"/>
              <w:left w:val="single" w:sz="4" w:space="0" w:color="auto"/>
              <w:bottom w:val="single" w:sz="4" w:space="0" w:color="auto"/>
              <w:right w:val="single" w:sz="4" w:space="0" w:color="auto"/>
            </w:tcBorders>
            <w:hideMark/>
          </w:tcPr>
          <w:p w14:paraId="6C1FA374"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selectivity</w:t>
            </w:r>
          </w:p>
        </w:tc>
        <w:tc>
          <w:tcPr>
            <w:tcW w:w="747" w:type="pct"/>
            <w:tcBorders>
              <w:top w:val="nil"/>
              <w:left w:val="single" w:sz="4" w:space="0" w:color="auto"/>
              <w:bottom w:val="nil"/>
              <w:right w:val="single" w:sz="4" w:space="0" w:color="auto"/>
            </w:tcBorders>
          </w:tcPr>
          <w:p w14:paraId="14CE85CA" w14:textId="77777777" w:rsidR="002527DE" w:rsidRPr="00F43C0E" w:rsidRDefault="002527DE" w:rsidP="005C54CC">
            <w:pPr>
              <w:pStyle w:val="Header"/>
              <w:tabs>
                <w:tab w:val="left" w:pos="720"/>
              </w:tabs>
              <w:rPr>
                <w:rFonts w:eastAsia="Yu Mincho" w:cs="Arial"/>
                <w:b w:val="0"/>
                <w:szCs w:val="18"/>
                <w:lang w:val="de-DE" w:eastAsia="ja-JP"/>
              </w:rPr>
            </w:pPr>
          </w:p>
        </w:tc>
        <w:tc>
          <w:tcPr>
            <w:tcW w:w="659" w:type="pct"/>
            <w:tcBorders>
              <w:top w:val="nil"/>
              <w:left w:val="single" w:sz="4" w:space="0" w:color="auto"/>
              <w:bottom w:val="single" w:sz="4" w:space="0" w:color="auto"/>
              <w:right w:val="single" w:sz="4" w:space="0" w:color="auto"/>
            </w:tcBorders>
          </w:tcPr>
          <w:p w14:paraId="51EF588B" w14:textId="77777777" w:rsidR="002527DE" w:rsidRPr="00F43C0E" w:rsidRDefault="002527DE" w:rsidP="005C54CC">
            <w:pPr>
              <w:pStyle w:val="Header"/>
              <w:tabs>
                <w:tab w:val="left" w:pos="720"/>
              </w:tabs>
              <w:rPr>
                <w:rFonts w:eastAsia="Yu Mincho" w:cs="Arial"/>
                <w:b w:val="0"/>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6624B53E" w14:textId="77777777" w:rsidR="002527DE" w:rsidRPr="00F43C0E" w:rsidRDefault="002527DE" w:rsidP="005C54CC">
            <w:pPr>
              <w:pStyle w:val="Header"/>
              <w:rPr>
                <w:rFonts w:eastAsia="Yu Mincho" w:cs="Arial"/>
                <w:b w:val="0"/>
                <w:lang w:eastAsia="ja-JP"/>
              </w:rPr>
            </w:pPr>
            <w:r w:rsidRPr="00F43C0E">
              <w:rPr>
                <w:rFonts w:eastAsia="Yu Mincho" w:cs="Arial" w:hint="eastAsia"/>
                <w:b w:val="0"/>
                <w:lang w:eastAsia="ja-JP"/>
              </w:rPr>
              <w:t xml:space="preserve">Required relaxation for the interferer of Case 2 is </w:t>
            </w:r>
            <w:r w:rsidRPr="00F43C0E">
              <w:rPr>
                <w:rFonts w:eastAsia="Yu Mincho" w:cs="Arial"/>
                <w:b w:val="0"/>
                <w:lang w:eastAsia="ja-JP"/>
              </w:rPr>
              <w:t>26dB</w:t>
            </w:r>
            <w:r w:rsidRPr="00F43C0E">
              <w:rPr>
                <w:rFonts w:eastAsia="Yu Mincho" w:cs="Arial" w:hint="eastAsia"/>
                <w:b w:val="0"/>
                <w:lang w:eastAsia="ja-JP"/>
              </w:rPr>
              <w:t xml:space="preserve"> for n257/n258/n261 and </w:t>
            </w:r>
            <w:r w:rsidRPr="00F43C0E">
              <w:rPr>
                <w:rFonts w:eastAsia="Yu Mincho" w:cs="Arial"/>
                <w:b w:val="0"/>
                <w:lang w:eastAsia="ja-JP"/>
              </w:rPr>
              <w:t>34dB</w:t>
            </w:r>
            <w:r w:rsidRPr="00F43C0E">
              <w:rPr>
                <w:rFonts w:eastAsia="Yu Mincho" w:cs="Arial" w:hint="eastAsia"/>
                <w:b w:val="0"/>
                <w:lang w:eastAsia="ja-JP"/>
              </w:rPr>
              <w:t xml:space="preserve"> for n260.</w:t>
            </w:r>
          </w:p>
          <w:p w14:paraId="294A092E"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eastAsia="ja-JP"/>
              </w:rPr>
              <w:t>Do not test ACS case 2 since with relaxation it is same as case 1, focus on case 1.</w:t>
            </w:r>
          </w:p>
        </w:tc>
        <w:tc>
          <w:tcPr>
            <w:tcW w:w="658" w:type="pct"/>
            <w:tcBorders>
              <w:top w:val="single" w:sz="4" w:space="0" w:color="auto"/>
              <w:left w:val="single" w:sz="4" w:space="0" w:color="auto"/>
              <w:bottom w:val="single" w:sz="4" w:space="0" w:color="auto"/>
              <w:right w:val="single" w:sz="4" w:space="0" w:color="auto"/>
            </w:tcBorders>
            <w:hideMark/>
          </w:tcPr>
          <w:p w14:paraId="184EF4A4"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195134</w:t>
            </w:r>
          </w:p>
        </w:tc>
      </w:tr>
      <w:tr w:rsidR="002527DE" w14:paraId="04F00C3D" w14:textId="77777777" w:rsidTr="005C54CC">
        <w:tc>
          <w:tcPr>
            <w:tcW w:w="873" w:type="pct"/>
            <w:tcBorders>
              <w:top w:val="single" w:sz="4" w:space="0" w:color="auto"/>
              <w:left w:val="single" w:sz="4" w:space="0" w:color="auto"/>
              <w:bottom w:val="single" w:sz="4" w:space="0" w:color="auto"/>
              <w:right w:val="single" w:sz="4" w:space="0" w:color="auto"/>
            </w:tcBorders>
            <w:hideMark/>
          </w:tcPr>
          <w:p w14:paraId="6FF41F56"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Transmit OFF power</w:t>
            </w:r>
          </w:p>
        </w:tc>
        <w:tc>
          <w:tcPr>
            <w:tcW w:w="747" w:type="pct"/>
            <w:tcBorders>
              <w:top w:val="nil"/>
              <w:left w:val="single" w:sz="4" w:space="0" w:color="auto"/>
              <w:bottom w:val="nil"/>
              <w:right w:val="single" w:sz="4" w:space="0" w:color="auto"/>
            </w:tcBorders>
          </w:tcPr>
          <w:p w14:paraId="03631D02" w14:textId="77777777" w:rsidR="002527DE" w:rsidRPr="00F43C0E" w:rsidRDefault="002527DE" w:rsidP="005C54CC">
            <w:pPr>
              <w:pStyle w:val="Header"/>
              <w:tabs>
                <w:tab w:val="left" w:pos="720"/>
              </w:tabs>
              <w:rPr>
                <w:rFonts w:eastAsia="Yu Mincho" w:cs="Arial"/>
                <w:b w:val="0"/>
                <w:szCs w:val="18"/>
                <w:lang w:val="de-DE" w:eastAsia="ja-JP"/>
              </w:rPr>
            </w:pPr>
          </w:p>
        </w:tc>
        <w:tc>
          <w:tcPr>
            <w:tcW w:w="659" w:type="pct"/>
            <w:tcBorders>
              <w:top w:val="single" w:sz="4" w:space="0" w:color="auto"/>
              <w:left w:val="single" w:sz="4" w:space="0" w:color="auto"/>
              <w:bottom w:val="nil"/>
              <w:right w:val="single" w:sz="4" w:space="0" w:color="auto"/>
            </w:tcBorders>
            <w:hideMark/>
          </w:tcPr>
          <w:p w14:paraId="0C5C8576"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Low UL Power(Note 2)</w:t>
            </w:r>
          </w:p>
        </w:tc>
        <w:tc>
          <w:tcPr>
            <w:tcW w:w="2063" w:type="pct"/>
            <w:tcBorders>
              <w:top w:val="single" w:sz="4" w:space="0" w:color="auto"/>
              <w:left w:val="single" w:sz="4" w:space="0" w:color="auto"/>
              <w:bottom w:val="single" w:sz="4" w:space="0" w:color="auto"/>
              <w:right w:val="single" w:sz="4" w:space="0" w:color="auto"/>
            </w:tcBorders>
            <w:hideMark/>
          </w:tcPr>
          <w:p w14:paraId="5478A807"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eastAsia="ja-JP"/>
              </w:rPr>
              <w:t xml:space="preserve">Required relaxation is agreed </w:t>
            </w:r>
            <w:r w:rsidRPr="00F43C0E">
              <w:rPr>
                <w:rFonts w:eastAsia="Yu Mincho" w:cs="Arial"/>
                <w:b w:val="0"/>
                <w:lang w:eastAsia="ja-JP"/>
              </w:rPr>
              <w:t>as 30.4dB for 400MHz</w:t>
            </w:r>
            <w:r w:rsidRPr="00F43C0E">
              <w:rPr>
                <w:rFonts w:eastAsia="Yu Mincho" w:cs="Arial" w:hint="eastAsia"/>
                <w:b w:val="0"/>
                <w:lang w:eastAsia="ja-JP"/>
              </w:rPr>
              <w:t xml:space="preserve"> for n257/n258/n261</w:t>
            </w:r>
            <w:r w:rsidRPr="00F43C0E">
              <w:rPr>
                <w:rFonts w:eastAsia="Yu Mincho" w:cs="Arial"/>
                <w:b w:val="0"/>
                <w:lang w:eastAsia="ja-JP"/>
              </w:rPr>
              <w:t xml:space="preserve"> with 1dB SNR impact</w:t>
            </w:r>
            <w:r w:rsidRPr="00F43C0E">
              <w:rPr>
                <w:rFonts w:eastAsia="Yu Mincho" w:cs="Arial" w:hint="eastAsia"/>
                <w:b w:val="0"/>
                <w:lang w:eastAsia="ja-JP"/>
              </w:rPr>
              <w:t>, for n260 for 400MHz BW</w:t>
            </w:r>
            <w:r w:rsidRPr="00F43C0E">
              <w:rPr>
                <w:rFonts w:eastAsia="Yu Mincho" w:cs="Arial"/>
                <w:b w:val="0"/>
                <w:lang w:eastAsia="ja-JP"/>
              </w:rPr>
              <w:t xml:space="preserve"> further discussion is required</w:t>
            </w:r>
            <w:r w:rsidRPr="00F43C0E">
              <w:rPr>
                <w:rFonts w:eastAsia="Yu Mincho" w:cs="Arial" w:hint="eastAsia"/>
                <w:b w:val="0"/>
                <w:lang w:eastAsia="ja-JP"/>
              </w:rPr>
              <w:t xml:space="preserve">. </w:t>
            </w:r>
            <w:r w:rsidRPr="00F43C0E">
              <w:rPr>
                <w:rFonts w:eastAsia="Yu Mincho" w:cs="Arial"/>
                <w:b w:val="0"/>
                <w:lang w:eastAsia="ja-JP"/>
              </w:rPr>
              <w:br/>
            </w:r>
            <w:r w:rsidRPr="00F43C0E">
              <w:rPr>
                <w:rFonts w:eastAsia="Yu Mincho" w:cs="Arial"/>
                <w:b w:val="0"/>
                <w:lang w:val="de-DE" w:eastAsia="ja-JP"/>
              </w:rPr>
              <w:t>Not to test or test with relaxation is TBD.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33D2FC2B" w14:textId="77777777" w:rsidR="002527DE" w:rsidRPr="00F43C0E" w:rsidRDefault="002527DE" w:rsidP="005C54CC">
            <w:pPr>
              <w:pStyle w:val="Header"/>
              <w:rPr>
                <w:rFonts w:eastAsia="Yu Mincho" w:cs="Arial"/>
                <w:b w:val="0"/>
                <w:lang w:val="de-DE" w:eastAsia="ja-JP"/>
              </w:rPr>
            </w:pPr>
            <w:r w:rsidRPr="00F43C0E">
              <w:rPr>
                <w:rFonts w:eastAsia="Yu Mincho" w:cs="Arial"/>
                <w:b w:val="0"/>
                <w:lang w:val="de-DE" w:eastAsia="ja-JP"/>
              </w:rPr>
              <w:t>R5-187273</w:t>
            </w:r>
          </w:p>
          <w:p w14:paraId="4020DF7A" w14:textId="77777777" w:rsidR="002527DE" w:rsidRPr="00F43C0E" w:rsidRDefault="002527DE" w:rsidP="005C54CC">
            <w:pPr>
              <w:pStyle w:val="Header"/>
              <w:rPr>
                <w:rFonts w:eastAsia="Yu Mincho" w:cs="Arial"/>
                <w:b w:val="0"/>
                <w:lang w:val="de-DE" w:eastAsia="ja-JP"/>
              </w:rPr>
            </w:pPr>
            <w:r w:rsidRPr="00F43C0E">
              <w:rPr>
                <w:rFonts w:eastAsia="Yu Mincho" w:cs="Arial"/>
                <w:b w:val="0"/>
                <w:lang w:val="de-DE" w:eastAsia="ja-JP"/>
              </w:rPr>
              <w:t>R5-187274</w:t>
            </w:r>
          </w:p>
          <w:p w14:paraId="482A2DB3" w14:textId="77777777" w:rsidR="002527DE" w:rsidRPr="00F43C0E" w:rsidRDefault="002527DE" w:rsidP="005C54CC">
            <w:pPr>
              <w:pStyle w:val="Header"/>
              <w:rPr>
                <w:rFonts w:eastAsia="Yu Mincho" w:cs="Arial"/>
                <w:b w:val="0"/>
                <w:lang w:val="de-DE" w:eastAsia="ja-JP"/>
              </w:rPr>
            </w:pPr>
            <w:r w:rsidRPr="00F43C0E">
              <w:rPr>
                <w:rFonts w:eastAsia="Yu Mincho" w:cs="Arial" w:hint="eastAsia"/>
                <w:b w:val="0"/>
                <w:lang w:val="de-DE" w:eastAsia="ja-JP"/>
              </w:rPr>
              <w:t>R5-188063</w:t>
            </w:r>
          </w:p>
          <w:p w14:paraId="152818D3" w14:textId="77777777" w:rsidR="002527DE" w:rsidRPr="00F43C0E" w:rsidRDefault="002527DE" w:rsidP="005C54CC">
            <w:pPr>
              <w:pStyle w:val="Header"/>
              <w:rPr>
                <w:rFonts w:eastAsia="Yu Mincho" w:cs="Arial"/>
                <w:b w:val="0"/>
                <w:lang w:val="de-DE" w:eastAsia="ja-JP"/>
              </w:rPr>
            </w:pPr>
            <w:r w:rsidRPr="00F43C0E">
              <w:rPr>
                <w:rFonts w:eastAsia="Yu Mincho" w:cs="Arial" w:hint="eastAsia"/>
                <w:b w:val="0"/>
                <w:lang w:val="de-DE" w:eastAsia="ja-JP"/>
              </w:rPr>
              <w:t>R5-188065</w:t>
            </w:r>
          </w:p>
          <w:p w14:paraId="3E4D269A"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195135</w:t>
            </w:r>
          </w:p>
          <w:p w14:paraId="30CEB484" w14:textId="77777777" w:rsidR="002527DE" w:rsidRPr="00F43C0E" w:rsidRDefault="002527DE" w:rsidP="005C54CC">
            <w:pPr>
              <w:pStyle w:val="Header"/>
              <w:tabs>
                <w:tab w:val="left" w:pos="720"/>
              </w:tabs>
              <w:rPr>
                <w:rFonts w:eastAsia="Yu Mincho" w:cs="Arial"/>
                <w:b w:val="0"/>
                <w:szCs w:val="18"/>
                <w:lang w:val="de-DE" w:eastAsia="ja-JP"/>
              </w:rPr>
            </w:pPr>
          </w:p>
        </w:tc>
      </w:tr>
      <w:tr w:rsidR="002527DE" w14:paraId="732E6372" w14:textId="77777777" w:rsidTr="005C54CC">
        <w:tc>
          <w:tcPr>
            <w:tcW w:w="873" w:type="pct"/>
            <w:tcBorders>
              <w:top w:val="single" w:sz="4" w:space="0" w:color="auto"/>
              <w:left w:val="single" w:sz="4" w:space="0" w:color="auto"/>
              <w:bottom w:val="single" w:sz="4" w:space="0" w:color="auto"/>
              <w:right w:val="single" w:sz="4" w:space="0" w:color="auto"/>
            </w:tcBorders>
            <w:hideMark/>
          </w:tcPr>
          <w:p w14:paraId="0812434D"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(Receiver) </w:t>
            </w:r>
            <w:r w:rsidRPr="00F43C0E">
              <w:rPr>
                <w:rFonts w:eastAsia="Yu Mincho" w:cs="Arial"/>
                <w:b w:val="0"/>
                <w:lang w:val="de-DE" w:eastAsia="ja-JP"/>
              </w:rPr>
              <w:t>Spurious emissions</w:t>
            </w:r>
          </w:p>
        </w:tc>
        <w:tc>
          <w:tcPr>
            <w:tcW w:w="747" w:type="pct"/>
            <w:tcBorders>
              <w:top w:val="nil"/>
              <w:left w:val="single" w:sz="4" w:space="0" w:color="auto"/>
              <w:bottom w:val="nil"/>
              <w:right w:val="single" w:sz="4" w:space="0" w:color="auto"/>
            </w:tcBorders>
          </w:tcPr>
          <w:p w14:paraId="3FAC8ADC" w14:textId="77777777" w:rsidR="002527DE" w:rsidRPr="00F43C0E" w:rsidRDefault="002527DE" w:rsidP="005C54CC">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5957E200" w14:textId="77777777" w:rsidR="002527DE" w:rsidRPr="00F43C0E" w:rsidRDefault="002527DE" w:rsidP="005C54CC">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B86102A" w14:textId="77777777" w:rsidR="002527DE" w:rsidRPr="00F43C0E" w:rsidRDefault="002527DE" w:rsidP="005C54CC">
            <w:pPr>
              <w:pStyle w:val="Header"/>
              <w:rPr>
                <w:rFonts w:eastAsia="Yu Mincho" w:cs="Arial"/>
                <w:b w:val="0"/>
                <w:lang w:eastAsia="ja-JP"/>
              </w:rPr>
            </w:pPr>
            <w:r w:rsidRPr="00F43C0E">
              <w:rPr>
                <w:rFonts w:eastAsia="Yu Mincho" w:cs="Arial"/>
                <w:b w:val="0"/>
                <w:lang w:eastAsia="ja-JP"/>
              </w:rPr>
              <w:t>Estimated SNR is smaller than -15 dB, required relaxation larger than 25 dB depending on frequency range</w:t>
            </w:r>
            <w:r w:rsidRPr="00F43C0E">
              <w:rPr>
                <w:rFonts w:eastAsia="Yu Mincho" w:cs="Arial" w:hint="eastAsia"/>
                <w:b w:val="0"/>
                <w:lang w:eastAsia="ja-JP"/>
              </w:rPr>
              <w:t xml:space="preserve">. </w:t>
            </w:r>
          </w:p>
          <w:p w14:paraId="0126DFE5"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Not to test or test with relaxation is TBD.</w:t>
            </w:r>
          </w:p>
        </w:tc>
        <w:tc>
          <w:tcPr>
            <w:tcW w:w="658" w:type="pct"/>
            <w:vMerge/>
            <w:tcBorders>
              <w:top w:val="single" w:sz="4" w:space="0" w:color="auto"/>
              <w:left w:val="single" w:sz="4" w:space="0" w:color="auto"/>
              <w:bottom w:val="single" w:sz="4" w:space="0" w:color="auto"/>
              <w:right w:val="single" w:sz="4" w:space="0" w:color="auto"/>
            </w:tcBorders>
            <w:hideMark/>
          </w:tcPr>
          <w:p w14:paraId="4B68165A" w14:textId="77777777" w:rsidR="002527DE" w:rsidRPr="00F43C0E" w:rsidRDefault="002527DE" w:rsidP="005C54CC">
            <w:pPr>
              <w:rPr>
                <w:rFonts w:ascii="Arial" w:eastAsia="Yu Mincho" w:hAnsi="Arial" w:cs="Arial"/>
                <w:sz w:val="18"/>
                <w:szCs w:val="18"/>
                <w:lang w:val="de-DE" w:eastAsia="ja-JP"/>
              </w:rPr>
            </w:pPr>
          </w:p>
        </w:tc>
      </w:tr>
      <w:tr w:rsidR="002527DE" w14:paraId="034377B8" w14:textId="77777777" w:rsidTr="005C54CC">
        <w:tc>
          <w:tcPr>
            <w:tcW w:w="873" w:type="pct"/>
            <w:tcBorders>
              <w:top w:val="single" w:sz="4" w:space="0" w:color="auto"/>
              <w:left w:val="single" w:sz="4" w:space="0" w:color="auto"/>
              <w:bottom w:val="single" w:sz="4" w:space="0" w:color="auto"/>
              <w:right w:val="single" w:sz="4" w:space="0" w:color="auto"/>
            </w:tcBorders>
            <w:hideMark/>
          </w:tcPr>
          <w:p w14:paraId="55A9EF2B"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eastAsia="ja-JP"/>
              </w:rPr>
              <w:t>Spurious emission band UE co-existence</w:t>
            </w:r>
          </w:p>
        </w:tc>
        <w:tc>
          <w:tcPr>
            <w:tcW w:w="747" w:type="pct"/>
            <w:tcBorders>
              <w:top w:val="nil"/>
              <w:left w:val="single" w:sz="4" w:space="0" w:color="auto"/>
              <w:bottom w:val="nil"/>
              <w:right w:val="single" w:sz="4" w:space="0" w:color="auto"/>
            </w:tcBorders>
          </w:tcPr>
          <w:p w14:paraId="73492E0B" w14:textId="77777777" w:rsidR="002527DE" w:rsidRPr="00F43C0E" w:rsidRDefault="002527DE" w:rsidP="005C54CC">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59784BA3" w14:textId="77777777" w:rsidR="002527DE" w:rsidRPr="00F43C0E" w:rsidRDefault="002527DE" w:rsidP="005C54CC">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76FA9EED"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r w:rsidRPr="00F43C0E">
              <w:rPr>
                <w:rFonts w:eastAsia="Yu Mincho" w:cs="Arial"/>
                <w:b w:val="0"/>
                <w:lang w:val="de-DE" w:eastAsia="ja-JP"/>
              </w:rPr>
              <w:t>.</w:t>
            </w:r>
          </w:p>
        </w:tc>
        <w:tc>
          <w:tcPr>
            <w:tcW w:w="658" w:type="pct"/>
            <w:vMerge/>
            <w:tcBorders>
              <w:top w:val="single" w:sz="4" w:space="0" w:color="auto"/>
              <w:left w:val="single" w:sz="4" w:space="0" w:color="auto"/>
              <w:bottom w:val="single" w:sz="4" w:space="0" w:color="auto"/>
              <w:right w:val="single" w:sz="4" w:space="0" w:color="auto"/>
            </w:tcBorders>
            <w:hideMark/>
          </w:tcPr>
          <w:p w14:paraId="07AFEDD3" w14:textId="77777777" w:rsidR="002527DE" w:rsidRPr="00F43C0E" w:rsidRDefault="002527DE" w:rsidP="005C54CC">
            <w:pPr>
              <w:rPr>
                <w:rFonts w:ascii="Arial" w:eastAsia="Yu Mincho" w:hAnsi="Arial" w:cs="Arial"/>
                <w:sz w:val="18"/>
                <w:szCs w:val="18"/>
                <w:lang w:val="de-DE" w:eastAsia="ja-JP"/>
              </w:rPr>
            </w:pPr>
          </w:p>
        </w:tc>
      </w:tr>
      <w:tr w:rsidR="002527DE" w14:paraId="72BA96AA" w14:textId="77777777" w:rsidTr="005C54CC">
        <w:tc>
          <w:tcPr>
            <w:tcW w:w="873" w:type="pct"/>
            <w:tcBorders>
              <w:top w:val="single" w:sz="4" w:space="0" w:color="auto"/>
              <w:left w:val="single" w:sz="4" w:space="0" w:color="auto"/>
              <w:bottom w:val="single" w:sz="4" w:space="0" w:color="auto"/>
              <w:right w:val="single" w:sz="4" w:space="0" w:color="auto"/>
            </w:tcBorders>
            <w:hideMark/>
          </w:tcPr>
          <w:p w14:paraId="4E548CEF"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leakage ratio</w:t>
            </w:r>
          </w:p>
        </w:tc>
        <w:tc>
          <w:tcPr>
            <w:tcW w:w="747" w:type="pct"/>
            <w:tcBorders>
              <w:top w:val="nil"/>
              <w:left w:val="single" w:sz="4" w:space="0" w:color="auto"/>
              <w:bottom w:val="nil"/>
              <w:right w:val="single" w:sz="4" w:space="0" w:color="auto"/>
            </w:tcBorders>
          </w:tcPr>
          <w:p w14:paraId="1CAF846C" w14:textId="77777777" w:rsidR="002527DE" w:rsidRPr="00F43C0E" w:rsidRDefault="002527DE" w:rsidP="005C54CC">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1477D451" w14:textId="77777777" w:rsidR="002527DE" w:rsidRPr="00F43C0E" w:rsidRDefault="002527DE" w:rsidP="005C54CC">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418D9ED"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586D4345" w14:textId="77777777" w:rsidR="002527DE" w:rsidRPr="00F43C0E" w:rsidRDefault="002527DE" w:rsidP="005C54CC">
            <w:pPr>
              <w:rPr>
                <w:rFonts w:ascii="Arial" w:eastAsia="Yu Mincho" w:hAnsi="Arial" w:cs="Arial"/>
                <w:sz w:val="18"/>
                <w:szCs w:val="18"/>
                <w:lang w:val="de-DE" w:eastAsia="ja-JP"/>
              </w:rPr>
            </w:pPr>
          </w:p>
        </w:tc>
      </w:tr>
      <w:tr w:rsidR="002527DE" w14:paraId="192A3DCC" w14:textId="77777777" w:rsidTr="005C54CC">
        <w:tc>
          <w:tcPr>
            <w:tcW w:w="873" w:type="pct"/>
            <w:tcBorders>
              <w:top w:val="single" w:sz="4" w:space="0" w:color="auto"/>
              <w:left w:val="single" w:sz="4" w:space="0" w:color="auto"/>
              <w:bottom w:val="single" w:sz="4" w:space="0" w:color="auto"/>
              <w:right w:val="single" w:sz="4" w:space="0" w:color="auto"/>
            </w:tcBorders>
            <w:hideMark/>
          </w:tcPr>
          <w:p w14:paraId="7B32E779"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Minimum output power</w:t>
            </w:r>
          </w:p>
        </w:tc>
        <w:tc>
          <w:tcPr>
            <w:tcW w:w="747" w:type="pct"/>
            <w:tcBorders>
              <w:top w:val="nil"/>
              <w:left w:val="single" w:sz="4" w:space="0" w:color="auto"/>
              <w:bottom w:val="nil"/>
              <w:right w:val="single" w:sz="4" w:space="0" w:color="auto"/>
            </w:tcBorders>
          </w:tcPr>
          <w:p w14:paraId="6AE70690" w14:textId="77777777" w:rsidR="002527DE" w:rsidRPr="00F43C0E" w:rsidRDefault="002527DE" w:rsidP="005C54CC">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3BF3BB06" w14:textId="77777777" w:rsidR="002527DE" w:rsidRPr="00F43C0E" w:rsidRDefault="002527DE" w:rsidP="005C54CC">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05AA0A3" w14:textId="77777777" w:rsidR="002527DE" w:rsidRPr="00F43C0E" w:rsidRDefault="002527DE" w:rsidP="005C54CC">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7FD13D51" w14:textId="77777777" w:rsidR="002527DE" w:rsidRPr="00F43C0E" w:rsidRDefault="002527DE" w:rsidP="005C54CC">
            <w:pPr>
              <w:rPr>
                <w:rFonts w:ascii="Arial" w:eastAsia="Yu Mincho" w:hAnsi="Arial" w:cs="Arial"/>
                <w:sz w:val="18"/>
                <w:szCs w:val="18"/>
                <w:lang w:val="de-DE" w:eastAsia="ja-JP"/>
              </w:rPr>
            </w:pPr>
          </w:p>
        </w:tc>
      </w:tr>
      <w:tr w:rsidR="002527DE" w14:paraId="37C23A1A" w14:textId="77777777" w:rsidTr="005C54CC">
        <w:tc>
          <w:tcPr>
            <w:tcW w:w="5000" w:type="pct"/>
            <w:gridSpan w:val="5"/>
            <w:tcBorders>
              <w:top w:val="single" w:sz="4" w:space="0" w:color="auto"/>
              <w:left w:val="single" w:sz="4" w:space="0" w:color="auto"/>
              <w:bottom w:val="single" w:sz="4" w:space="0" w:color="auto"/>
              <w:right w:val="single" w:sz="4" w:space="0" w:color="auto"/>
            </w:tcBorders>
            <w:hideMark/>
          </w:tcPr>
          <w:p w14:paraId="049167D8" w14:textId="77777777" w:rsidR="002527DE" w:rsidRPr="00F43C0E" w:rsidRDefault="002527DE" w:rsidP="005C54CC">
            <w:pPr>
              <w:pStyle w:val="Header"/>
              <w:rPr>
                <w:rFonts w:eastAsia="Yu Mincho" w:cs="Arial"/>
                <w:b w:val="0"/>
                <w:lang w:val="de-DE" w:eastAsia="ja-JP"/>
              </w:rPr>
            </w:pPr>
            <w:r w:rsidRPr="00F43C0E">
              <w:rPr>
                <w:rFonts w:eastAsia="Yu Mincho" w:cs="Arial" w:hint="eastAsia"/>
                <w:b w:val="0"/>
                <w:lang w:val="de-DE" w:eastAsia="ja-JP"/>
              </w:rPr>
              <w:t xml:space="preserve">Note 1 : Testability issue due to the upper limit of downlink power achievable from the test system. </w:t>
            </w:r>
          </w:p>
          <w:p w14:paraId="59498DCD" w14:textId="77777777" w:rsidR="002527DE" w:rsidRPr="00F43C0E" w:rsidRDefault="002527DE" w:rsidP="005C54CC">
            <w:pPr>
              <w:pStyle w:val="Header"/>
              <w:rPr>
                <w:rFonts w:eastAsia="Yu Mincho" w:cs="Arial"/>
                <w:b w:val="0"/>
                <w:lang w:val="de-DE" w:eastAsia="ja-JP"/>
              </w:rPr>
            </w:pPr>
            <w:r w:rsidRPr="00F43C0E">
              <w:rPr>
                <w:rFonts w:eastAsia="Yu Mincho" w:cs="Arial" w:hint="eastAsia"/>
                <w:b w:val="0"/>
                <w:lang w:val="de-DE" w:eastAsia="ja-JP"/>
              </w:rPr>
              <w:t>Note 2 : Testability issue due to the lower limit of measurable power level by the test system.</w:t>
            </w:r>
          </w:p>
          <w:p w14:paraId="75D1E47C" w14:textId="77777777" w:rsidR="002527DE" w:rsidRPr="00F43C0E" w:rsidRDefault="002527DE" w:rsidP="005C54CC">
            <w:pPr>
              <w:pStyle w:val="Header"/>
              <w:rPr>
                <w:rFonts w:eastAsia="Yu Mincho" w:cs="Arial"/>
                <w:b w:val="0"/>
                <w:lang w:val="de-DE" w:eastAsia="ja-JP"/>
              </w:rPr>
            </w:pPr>
            <w:r w:rsidRPr="00F43C0E">
              <w:rPr>
                <w:rFonts w:eastAsia="Yu Mincho" w:cs="Arial" w:hint="eastAsia"/>
                <w:b w:val="0"/>
                <w:lang w:val="de-DE" w:eastAsia="ja-JP"/>
              </w:rPr>
              <w:t xml:space="preserve">Note 3 : This table does not list all of the test cases with testability issues. RAN5 continue to study the testability of remaining TRx test cases and treatment of them. </w:t>
            </w:r>
          </w:p>
          <w:p w14:paraId="10376249" w14:textId="77777777" w:rsidR="002527DE" w:rsidRPr="00F43C0E" w:rsidRDefault="002527DE" w:rsidP="005C54CC">
            <w:pPr>
              <w:pStyle w:val="Header"/>
              <w:rPr>
                <w:rFonts w:eastAsia="Yu Mincho" w:cs="Arial"/>
                <w:b w:val="0"/>
                <w:szCs w:val="18"/>
                <w:lang w:val="de-DE" w:eastAsia="ja-JP"/>
              </w:rPr>
            </w:pPr>
          </w:p>
        </w:tc>
      </w:tr>
    </w:tbl>
    <w:p w14:paraId="313BB809" w14:textId="77777777" w:rsidR="002527DE" w:rsidRDefault="002527DE" w:rsidP="002527DE"/>
    <w:p w14:paraId="0238E38C" w14:textId="29DCF8BE" w:rsidR="00423E37" w:rsidRDefault="00720798" w:rsidP="00536BC4">
      <w:r>
        <w:t xml:space="preserve">Since </w:t>
      </w:r>
      <w:r w:rsidR="002527DE">
        <w:t>some of these requirements verify UE compliance with regulatory requirements, the relaxations identified for Rel-15 need to be reduced.</w:t>
      </w:r>
    </w:p>
    <w:p w14:paraId="399938F2" w14:textId="77777777" w:rsidR="006E1856" w:rsidRDefault="006E1856" w:rsidP="00536BC4">
      <w:pPr>
        <w:rPr>
          <w:rFonts w:eastAsia="SimSun"/>
        </w:rPr>
      </w:pPr>
    </w:p>
    <w:p w14:paraId="7E8E0F91" w14:textId="13D4C8BB" w:rsidR="009F4B01" w:rsidRDefault="009F4B01" w:rsidP="00536BC4">
      <w:r w:rsidRPr="009F4B01">
        <w:rPr>
          <w:rFonts w:eastAsia="SimSun"/>
          <w:b/>
        </w:rPr>
        <w:t xml:space="preserve">Proposal </w:t>
      </w:r>
      <w:r w:rsidR="006E1856">
        <w:rPr>
          <w:rFonts w:eastAsia="SimSun"/>
          <w:b/>
        </w:rPr>
        <w:t>1</w:t>
      </w:r>
      <w:r>
        <w:rPr>
          <w:rFonts w:eastAsia="SimSun"/>
        </w:rPr>
        <w:t xml:space="preserve">: </w:t>
      </w:r>
      <w:r w:rsidR="002527DE">
        <w:t xml:space="preserve">A study to enhance the FR2 UE RF measurement methodology is needed to mitigate the </w:t>
      </w:r>
      <w:r w:rsidR="002527DE" w:rsidRPr="007E2221">
        <w:t>polarization basis mismatch</w:t>
      </w:r>
      <w:r w:rsidR="002527DE">
        <w:t>, extreme thermal condition applicability, and high DL / low UL signal power limitations</w:t>
      </w:r>
      <w:r w:rsidR="0076683C">
        <w:t xml:space="preserve"> for UE RF test cases</w:t>
      </w:r>
      <w:r w:rsidR="002527DE">
        <w:t>.</w:t>
      </w:r>
    </w:p>
    <w:p w14:paraId="73836673" w14:textId="12FE3108" w:rsidR="008F0B27" w:rsidRDefault="008F0B27" w:rsidP="00536BC4"/>
    <w:p w14:paraId="3CABBF12" w14:textId="184F1713" w:rsidR="008F0B27" w:rsidRDefault="008F0B27" w:rsidP="00536BC4">
      <w:r>
        <w:t xml:space="preserve">With regards to the timeline of the proposed study item, our view is that it should be initiated </w:t>
      </w:r>
      <w:r w:rsidR="00CD7C0D">
        <w:t xml:space="preserve">immediately </w:t>
      </w:r>
      <w:r>
        <w:t>to ensure that it accounts for and takes input from already agreed RAN4 WI on "</w:t>
      </w:r>
      <w:r w:rsidRPr="008F0B27">
        <w:t xml:space="preserve">NR RF Requirement Enhancements for </w:t>
      </w:r>
      <w:r w:rsidR="00BD4D2D">
        <w:t>frequency range 2 (</w:t>
      </w:r>
      <w:r w:rsidRPr="008F0B27">
        <w:t>FR2</w:t>
      </w:r>
      <w:r w:rsidR="00BD4D2D">
        <w:t>)</w:t>
      </w:r>
      <w:r>
        <w:t>"</w:t>
      </w:r>
      <w:r w:rsidR="00672DCD">
        <w:t xml:space="preserve"> </w:t>
      </w:r>
      <w:r w:rsidR="00672DCD">
        <w:fldChar w:fldCharType="begin"/>
      </w:r>
      <w:r w:rsidR="00672DCD">
        <w:instrText xml:space="preserve"> REF _Ref9498196 \r \h </w:instrText>
      </w:r>
      <w:r w:rsidR="00672DCD">
        <w:fldChar w:fldCharType="separate"/>
      </w:r>
      <w:r w:rsidR="00694AB9">
        <w:t>[16]</w:t>
      </w:r>
      <w:r w:rsidR="00672DCD">
        <w:fldChar w:fldCharType="end"/>
      </w:r>
      <w:r>
        <w:t xml:space="preserve">. As for the target completion date, it is proposed to finish the </w:t>
      </w:r>
      <w:r w:rsidR="00EE5BE9">
        <w:t xml:space="preserve">major aspects of </w:t>
      </w:r>
      <w:bookmarkStart w:id="2" w:name="_GoBack"/>
      <w:bookmarkEnd w:id="2"/>
      <w:r w:rsidR="00EE5BE9">
        <w:t xml:space="preserve">the </w:t>
      </w:r>
      <w:r>
        <w:t>study item by June 2020</w:t>
      </w:r>
      <w:r w:rsidR="00EE5BE9">
        <w:t xml:space="preserve"> and to conclude the study by September 2020</w:t>
      </w:r>
      <w:r>
        <w:t xml:space="preserve"> because the corresponding RAN5 Rel-16 conformance work will start in March 2020. </w:t>
      </w:r>
    </w:p>
    <w:p w14:paraId="3B38D971" w14:textId="0EFAA83C" w:rsidR="008F0B27" w:rsidRDefault="008F0B27" w:rsidP="00536BC4"/>
    <w:p w14:paraId="523CEDCD" w14:textId="05BAF7F2" w:rsidR="008F0B27" w:rsidRDefault="008F0B27" w:rsidP="008F0B27">
      <w:r w:rsidRPr="009F4B01">
        <w:rPr>
          <w:rFonts w:eastAsia="SimSun"/>
          <w:b/>
        </w:rPr>
        <w:t xml:space="preserve">Proposal </w:t>
      </w:r>
      <w:r>
        <w:rPr>
          <w:rFonts w:eastAsia="SimSun"/>
          <w:b/>
        </w:rPr>
        <w:t>2</w:t>
      </w:r>
      <w:r>
        <w:rPr>
          <w:rFonts w:eastAsia="SimSun"/>
        </w:rPr>
        <w:t xml:space="preserve">: </w:t>
      </w:r>
      <w:r>
        <w:t xml:space="preserve">A study to enhance the FR2 UE RF measurement methodology is initiated in </w:t>
      </w:r>
      <w:r w:rsidR="00123E84">
        <w:t>September</w:t>
      </w:r>
      <w:r>
        <w:t xml:space="preserve"> 2019 with target completion date of </w:t>
      </w:r>
      <w:r w:rsidR="00EE5BE9">
        <w:t>September</w:t>
      </w:r>
      <w:r>
        <w:t xml:space="preserve"> 2020 (to align with RAN5 Rel-16 conformance testing schedule).</w:t>
      </w:r>
    </w:p>
    <w:p w14:paraId="4114B3A7" w14:textId="77777777" w:rsidR="008F0B27" w:rsidRDefault="008F0B27" w:rsidP="00536BC4">
      <w:pPr>
        <w:rPr>
          <w:rFonts w:eastAsia="SimSun"/>
        </w:rPr>
      </w:pPr>
    </w:p>
    <w:p w14:paraId="022DEB65" w14:textId="6CA0B7C7" w:rsidR="00D14C26" w:rsidRPr="00871EA3" w:rsidRDefault="0036017F" w:rsidP="00F93EB0">
      <w:pPr>
        <w:pStyle w:val="Heading1"/>
        <w:rPr>
          <w:lang w:val="en-US"/>
        </w:rPr>
      </w:pPr>
      <w:r>
        <w:rPr>
          <w:lang w:val="en-US"/>
        </w:rPr>
        <w:t>Conclusions</w:t>
      </w:r>
    </w:p>
    <w:p w14:paraId="1F9B26D0" w14:textId="64FE7EFB" w:rsidR="004919E5" w:rsidRPr="006E1856" w:rsidRDefault="006E1856" w:rsidP="004919E5">
      <w:r>
        <w:t>This paper has provided the motivation for a new study item to enhance the FR2 UE RF measurement methodology.</w:t>
      </w:r>
      <w:r w:rsidR="00764A77">
        <w:t xml:space="preserve">  The proposed SID is available in </w:t>
      </w:r>
      <w:r w:rsidR="00764A77">
        <w:fldChar w:fldCharType="begin"/>
      </w:r>
      <w:r w:rsidR="00764A77">
        <w:instrText xml:space="preserve"> REF _Ref7785873 \r \h </w:instrText>
      </w:r>
      <w:r w:rsidR="00764A77">
        <w:fldChar w:fldCharType="separate"/>
      </w:r>
      <w:r w:rsidR="00694AB9">
        <w:t>[17]</w:t>
      </w:r>
      <w:r w:rsidR="00764A77">
        <w:fldChar w:fldCharType="end"/>
      </w:r>
      <w:r w:rsidR="00764A77">
        <w:t>.</w:t>
      </w:r>
    </w:p>
    <w:p w14:paraId="47BA569A" w14:textId="61634C1C" w:rsidR="0017048A" w:rsidRPr="00871EA3" w:rsidRDefault="0017048A" w:rsidP="00342BBF">
      <w:pPr>
        <w:pStyle w:val="Heading1"/>
        <w:rPr>
          <w:lang w:val="en-US"/>
        </w:rPr>
      </w:pPr>
      <w:r w:rsidRPr="00871EA3">
        <w:rPr>
          <w:lang w:val="en-US"/>
        </w:rPr>
        <w:t>References</w:t>
      </w:r>
    </w:p>
    <w:p w14:paraId="32EC013D" w14:textId="4E8291B1" w:rsidR="005007F2" w:rsidRDefault="00167928" w:rsidP="00A60163">
      <w:pPr>
        <w:widowControl w:val="0"/>
        <w:numPr>
          <w:ilvl w:val="0"/>
          <w:numId w:val="5"/>
        </w:numPr>
      </w:pPr>
      <w:bookmarkStart w:id="3" w:name="_Ref525858808"/>
      <w:bookmarkStart w:id="4" w:name="_Ref4674769"/>
      <w:r>
        <w:t>3GPP TS38.101-2</w:t>
      </w:r>
      <w:bookmarkEnd w:id="3"/>
      <w:r>
        <w:t xml:space="preserve">, “NR; </w:t>
      </w:r>
      <w:r w:rsidRPr="008B2A22">
        <w:t>User Equipment (UE) radio transmission and reception; Part 2: Range 2</w:t>
      </w:r>
      <w:r>
        <w:t xml:space="preserve"> </w:t>
      </w:r>
      <w:r w:rsidRPr="008B2A22">
        <w:t>Standalone</w:t>
      </w:r>
      <w:r>
        <w:t>,” V15.5.0, 3GPP RAN #83, March 2019</w:t>
      </w:r>
      <w:bookmarkEnd w:id="4"/>
    </w:p>
    <w:p w14:paraId="1ADD45CC" w14:textId="5B4413F7" w:rsidR="0036017F" w:rsidRDefault="00167928" w:rsidP="00A60163">
      <w:pPr>
        <w:widowControl w:val="0"/>
        <w:numPr>
          <w:ilvl w:val="0"/>
          <w:numId w:val="5"/>
        </w:numPr>
      </w:pPr>
      <w:bookmarkStart w:id="5" w:name="_Ref4665285"/>
      <w:r>
        <w:t>3GPP TR38.810, “NR; Study on test methods,” V16.2.0, 3GPP RAN #83, March 2019</w:t>
      </w:r>
      <w:bookmarkEnd w:id="5"/>
    </w:p>
    <w:p w14:paraId="67FF803D" w14:textId="69BD31E6" w:rsidR="005A7F6B" w:rsidRDefault="00B81CB6" w:rsidP="00A60163">
      <w:pPr>
        <w:widowControl w:val="0"/>
        <w:numPr>
          <w:ilvl w:val="0"/>
          <w:numId w:val="5"/>
        </w:numPr>
      </w:pPr>
      <w:bookmarkStart w:id="6" w:name="_Ref4763043"/>
      <w:r w:rsidRPr="00B81CB6">
        <w:t>R4-1900213</w:t>
      </w:r>
      <w:r>
        <w:t>, “</w:t>
      </w:r>
      <w:r w:rsidRPr="00B81CB6">
        <w:t>Impact of polarization basis mismatch between test equipment and UE on the beam correspondence test procedur</w:t>
      </w:r>
      <w:r>
        <w:t>e,” Apple Inc., 3GPP RAN4 #90, February 2019</w:t>
      </w:r>
      <w:bookmarkEnd w:id="6"/>
    </w:p>
    <w:p w14:paraId="409306B4" w14:textId="2BC4AD49" w:rsidR="003944F5" w:rsidRDefault="003944F5" w:rsidP="00A60163">
      <w:pPr>
        <w:widowControl w:val="0"/>
        <w:numPr>
          <w:ilvl w:val="0"/>
          <w:numId w:val="5"/>
        </w:numPr>
      </w:pPr>
      <w:r w:rsidRPr="003944F5">
        <w:t>R4-1900712, “On EIRPs of different link polarization for spherical coverage and beam correspondence tolerance,” Samsung</w:t>
      </w:r>
    </w:p>
    <w:p w14:paraId="333899D8" w14:textId="4B6A62A0" w:rsidR="003944F5" w:rsidRDefault="003944F5" w:rsidP="00A60163">
      <w:pPr>
        <w:widowControl w:val="0"/>
        <w:numPr>
          <w:ilvl w:val="0"/>
          <w:numId w:val="5"/>
        </w:numPr>
      </w:pPr>
      <w:r w:rsidRPr="003944F5">
        <w:t>R4-1901970, “Polarization mismatch impact on power class requirements,” Intel Corporation</w:t>
      </w:r>
    </w:p>
    <w:p w14:paraId="4B568245" w14:textId="0F664B55" w:rsidR="003944F5" w:rsidRDefault="003944F5" w:rsidP="00A60163">
      <w:pPr>
        <w:widowControl w:val="0"/>
        <w:numPr>
          <w:ilvl w:val="0"/>
          <w:numId w:val="5"/>
        </w:numPr>
      </w:pPr>
      <w:r w:rsidRPr="003944F5">
        <w:t>R4-1901821, “On EIS test metric for FR2,” Huawei</w:t>
      </w:r>
    </w:p>
    <w:p w14:paraId="6264B400" w14:textId="40BC1BDE" w:rsidR="003944F5" w:rsidRDefault="003944F5" w:rsidP="00A60163">
      <w:pPr>
        <w:widowControl w:val="0"/>
        <w:numPr>
          <w:ilvl w:val="0"/>
          <w:numId w:val="5"/>
        </w:numPr>
      </w:pPr>
      <w:r w:rsidRPr="003944F5">
        <w:t>R4-1901822, “Draft CR on EIS test metric for TR 38.810,” Huawei</w:t>
      </w:r>
    </w:p>
    <w:p w14:paraId="0B85E77F" w14:textId="36B609CD" w:rsidR="003944F5" w:rsidRDefault="00672DCD" w:rsidP="00A60163">
      <w:pPr>
        <w:widowControl w:val="0"/>
        <w:numPr>
          <w:ilvl w:val="0"/>
          <w:numId w:val="5"/>
        </w:numPr>
      </w:pPr>
      <w:r>
        <w:t>R4-1900671, “On FR2 EIS</w:t>
      </w:r>
      <w:r w:rsidR="003944F5" w:rsidRPr="003944F5">
        <w:t>”</w:t>
      </w:r>
      <w:r>
        <w:t>,</w:t>
      </w:r>
      <w:r w:rsidR="003944F5" w:rsidRPr="003944F5">
        <w:t xml:space="preserve"> Qualcomm</w:t>
      </w:r>
    </w:p>
    <w:p w14:paraId="7EE27776" w14:textId="5089D509" w:rsidR="00C41833" w:rsidRDefault="00C41833" w:rsidP="00A60163">
      <w:pPr>
        <w:widowControl w:val="0"/>
        <w:numPr>
          <w:ilvl w:val="0"/>
          <w:numId w:val="5"/>
        </w:numPr>
      </w:pPr>
      <w:r w:rsidRPr="00C41833">
        <w:t>R4-1900503, “On Simultaneous Transmission/Reception of multiple polarizations by TE,” Keysight, R&amp;S</w:t>
      </w:r>
    </w:p>
    <w:p w14:paraId="52BEADCF" w14:textId="0B7F62B1" w:rsidR="00512E6B" w:rsidRDefault="00512E6B" w:rsidP="00A60163">
      <w:pPr>
        <w:widowControl w:val="0"/>
        <w:numPr>
          <w:ilvl w:val="0"/>
          <w:numId w:val="5"/>
        </w:numPr>
      </w:pPr>
      <w:bookmarkStart w:id="7" w:name="_Ref9529249"/>
      <w:r w:rsidRPr="00512E6B">
        <w:t>R4-1904192</w:t>
      </w:r>
      <w:r w:rsidR="00EB26FB">
        <w:t>, “</w:t>
      </w:r>
      <w:r w:rsidR="00EB26FB" w:rsidRPr="00EB26FB">
        <w:t>On Polarization Mismatch Impact</w:t>
      </w:r>
      <w:r w:rsidR="00EB26FB">
        <w:t xml:space="preserve">,” </w:t>
      </w:r>
      <w:r w:rsidR="00FB586A" w:rsidRPr="00FB586A">
        <w:t>Keysight Technologies</w:t>
      </w:r>
      <w:r w:rsidR="00FB586A">
        <w:t xml:space="preserve">, </w:t>
      </w:r>
      <w:r w:rsidR="00796E17" w:rsidRPr="00796E17">
        <w:t>3GPP TSG-RAN WG4 Meeting #90bis</w:t>
      </w:r>
      <w:bookmarkEnd w:id="7"/>
    </w:p>
    <w:p w14:paraId="52987DE8" w14:textId="3639DCBE" w:rsidR="00423E37" w:rsidRDefault="00423E37" w:rsidP="00A60163">
      <w:pPr>
        <w:widowControl w:val="0"/>
        <w:numPr>
          <w:ilvl w:val="0"/>
          <w:numId w:val="5"/>
        </w:numPr>
      </w:pPr>
      <w:bookmarkStart w:id="8" w:name="_Ref9499771"/>
      <w:r w:rsidRPr="00423E37">
        <w:t>R5-195415</w:t>
      </w:r>
      <w:r>
        <w:t>, “</w:t>
      </w:r>
      <w:r w:rsidRPr="00423E37">
        <w:t>38.508-1 implementation of FR2 UL demod OTA tests using single pol Rx TE</w:t>
      </w:r>
      <w:r>
        <w:t>,” Qualcomm, 3GPP RAN5 #83, May 2019</w:t>
      </w:r>
      <w:bookmarkEnd w:id="8"/>
    </w:p>
    <w:p w14:paraId="21A1D4A7" w14:textId="4CB62C3E" w:rsidR="005C7C73" w:rsidRDefault="005C7C73" w:rsidP="00A60163">
      <w:pPr>
        <w:widowControl w:val="0"/>
        <w:numPr>
          <w:ilvl w:val="0"/>
          <w:numId w:val="5"/>
        </w:numPr>
      </w:pPr>
      <w:bookmarkStart w:id="9" w:name="_Ref3548486"/>
      <w:r w:rsidRPr="005C7C73">
        <w:t>R4-1713660, “On the environmental conditions for FR2”, Rohde &amp;Schwarz, 3GPP TSG RAN WG4 Meeting #85, December 2017</w:t>
      </w:r>
    </w:p>
    <w:p w14:paraId="5C7251D1" w14:textId="351FD7AD" w:rsidR="005B6E26" w:rsidRDefault="005B6E26" w:rsidP="00A60163">
      <w:pPr>
        <w:widowControl w:val="0"/>
        <w:numPr>
          <w:ilvl w:val="0"/>
          <w:numId w:val="5"/>
        </w:numPr>
      </w:pPr>
      <w:r w:rsidRPr="007A5243">
        <w:t>R4-1814841</w:t>
      </w:r>
      <w:r>
        <w:t>, “</w:t>
      </w:r>
      <w:r w:rsidRPr="007A5243">
        <w:t>On FR2 Temperature Testing</w:t>
      </w:r>
      <w:r>
        <w:t xml:space="preserve">”, </w:t>
      </w:r>
      <w:r w:rsidRPr="007A5243">
        <w:t>Keysight Technologies</w:t>
      </w:r>
      <w:r>
        <w:t xml:space="preserve">, </w:t>
      </w:r>
      <w:r w:rsidRPr="000547AB">
        <w:t>3GPP TSG-RAN WG4 #</w:t>
      </w:r>
      <w:r>
        <w:t>89</w:t>
      </w:r>
      <w:r w:rsidRPr="000547AB">
        <w:t xml:space="preserve"> Meeting</w:t>
      </w:r>
      <w:r>
        <w:t>, November 2018</w:t>
      </w:r>
      <w:bookmarkEnd w:id="9"/>
    </w:p>
    <w:p w14:paraId="64D636EB" w14:textId="65D2A0DE" w:rsidR="004D1ADD" w:rsidRDefault="00780F34" w:rsidP="00A60163">
      <w:pPr>
        <w:widowControl w:val="0"/>
        <w:numPr>
          <w:ilvl w:val="0"/>
          <w:numId w:val="5"/>
        </w:numPr>
      </w:pPr>
      <w:r w:rsidRPr="00780F34">
        <w:t>R4-1904191</w:t>
      </w:r>
      <w:r>
        <w:t xml:space="preserve">, </w:t>
      </w:r>
      <w:r w:rsidR="007A6108">
        <w:t>“</w:t>
      </w:r>
      <w:r w:rsidR="007A6108" w:rsidRPr="007A6108">
        <w:t>On ETC FR2 EIRP and EIS Testing</w:t>
      </w:r>
      <w:r w:rsidR="007A6108">
        <w:t xml:space="preserve">”, Keysight Technologies, </w:t>
      </w:r>
      <w:r w:rsidR="00B76168" w:rsidRPr="00B76168">
        <w:t>3GPP TSG-RAN WG4 Meeting #90bis</w:t>
      </w:r>
    </w:p>
    <w:p w14:paraId="11DEAD46" w14:textId="3BC99494" w:rsidR="00423E37" w:rsidRDefault="002527DE" w:rsidP="00A60163">
      <w:pPr>
        <w:widowControl w:val="0"/>
        <w:numPr>
          <w:ilvl w:val="0"/>
          <w:numId w:val="5"/>
        </w:numPr>
      </w:pPr>
      <w:bookmarkStart w:id="10" w:name="_Ref9500078"/>
      <w:r w:rsidRPr="002527DE">
        <w:t>R5-195196</w:t>
      </w:r>
      <w:r>
        <w:t>, “</w:t>
      </w:r>
      <w:r w:rsidRPr="002527DE">
        <w:t>5G-NR FR2 Transmitter &amp; Receiver Testability Issues – Regional Regulatory Bodies Input Required</w:t>
      </w:r>
      <w:r>
        <w:t>,” 3GPP RAN5 #83, May 2019</w:t>
      </w:r>
      <w:bookmarkEnd w:id="10"/>
    </w:p>
    <w:p w14:paraId="39845A57" w14:textId="56A789E7" w:rsidR="00BD4D2D" w:rsidRDefault="00BD4D2D" w:rsidP="00BD4D2D">
      <w:pPr>
        <w:widowControl w:val="0"/>
        <w:numPr>
          <w:ilvl w:val="0"/>
          <w:numId w:val="5"/>
        </w:numPr>
      </w:pPr>
      <w:bookmarkStart w:id="11" w:name="_Ref9498196"/>
      <w:r w:rsidRPr="00BD4D2D">
        <w:t>RP-190761</w:t>
      </w:r>
      <w:r>
        <w:t>, "</w:t>
      </w:r>
      <w:r w:rsidRPr="00BD4D2D">
        <w:t>NR RF requirement enhancements for frequency range 2 (FR2)</w:t>
      </w:r>
      <w:r>
        <w:t>"</w:t>
      </w:r>
      <w:bookmarkEnd w:id="11"/>
    </w:p>
    <w:p w14:paraId="75D093FF" w14:textId="44399E91" w:rsidR="00764A77" w:rsidRDefault="00194F1B" w:rsidP="00A60163">
      <w:pPr>
        <w:widowControl w:val="0"/>
        <w:numPr>
          <w:ilvl w:val="0"/>
          <w:numId w:val="5"/>
        </w:numPr>
      </w:pPr>
      <w:bookmarkStart w:id="12" w:name="_Ref7785873"/>
      <w:r w:rsidRPr="00194F1B">
        <w:t>R4-1908010</w:t>
      </w:r>
      <w:r w:rsidR="00764A77">
        <w:t>, “</w:t>
      </w:r>
      <w:r w:rsidR="00764A77" w:rsidRPr="00764A77">
        <w:t>New SID</w:t>
      </w:r>
      <w:r w:rsidR="008F0B27">
        <w:t>:</w:t>
      </w:r>
      <w:r w:rsidR="00764A77" w:rsidRPr="00764A77">
        <w:t xml:space="preserve"> </w:t>
      </w:r>
      <w:r w:rsidR="008F0B27">
        <w:t>S</w:t>
      </w:r>
      <w:r w:rsidR="00764A77" w:rsidRPr="00764A77">
        <w:t>tudy on enhanced test methods for FR2 UEs</w:t>
      </w:r>
      <w:r w:rsidR="00764A77">
        <w:t>,” Apple Inc.</w:t>
      </w:r>
      <w:bookmarkEnd w:id="12"/>
      <w:r>
        <w:t>, CAICT</w:t>
      </w:r>
    </w:p>
    <w:p w14:paraId="0D334BF5" w14:textId="7201B7D9" w:rsidR="00B17CED" w:rsidRDefault="00B17CED" w:rsidP="00A60163">
      <w:pPr>
        <w:widowControl w:val="0"/>
        <w:numPr>
          <w:ilvl w:val="0"/>
          <w:numId w:val="5"/>
        </w:numPr>
      </w:pPr>
      <w:bookmarkStart w:id="13" w:name="_Ref9613167"/>
      <w:r w:rsidRPr="00B17CED">
        <w:t>R5-193516, “TSG RAN WG5 Action Points after RAN5#82 and RAN5#5 5G-NR Ad hoc”</w:t>
      </w:r>
      <w:bookmarkEnd w:id="13"/>
    </w:p>
    <w:p w14:paraId="1D347AA2" w14:textId="38075ACD" w:rsidR="00096A77" w:rsidRDefault="00096A77" w:rsidP="00A60163">
      <w:pPr>
        <w:widowControl w:val="0"/>
        <w:numPr>
          <w:ilvl w:val="0"/>
          <w:numId w:val="5"/>
        </w:numPr>
      </w:pPr>
      <w:r>
        <w:t xml:space="preserve">3GPP TS37.544, </w:t>
      </w:r>
      <w:r w:rsidR="00D45CAC">
        <w:t>“</w:t>
      </w:r>
      <w:r w:rsidR="00D45CAC" w:rsidRPr="00D45CAC">
        <w:t xml:space="preserve">UTRA </w:t>
      </w:r>
      <w:r w:rsidR="00D45CAC">
        <w:t xml:space="preserve">and </w:t>
      </w:r>
      <w:r w:rsidR="00D45CAC" w:rsidRPr="00D45CAC">
        <w:t>E-UTRA User Equipment (UE) Over The Air (OTA) performance; Conformance testing</w:t>
      </w:r>
      <w:r w:rsidR="00D45CAC">
        <w:t xml:space="preserve">,” V14.6.0, June 2018 </w:t>
      </w:r>
    </w:p>
    <w:p w14:paraId="774865BF" w14:textId="65C2D960" w:rsidR="00546E72" w:rsidRPr="00636092" w:rsidRDefault="00546E72" w:rsidP="00636092">
      <w:pPr>
        <w:rPr>
          <w:rFonts w:ascii="Arial" w:eastAsia="SimSun" w:hAnsi="Arial"/>
          <w:sz w:val="36"/>
          <w:szCs w:val="20"/>
        </w:rPr>
      </w:pPr>
    </w:p>
    <w:p w14:paraId="20C21565" w14:textId="77777777" w:rsidR="00423E37" w:rsidRPr="00636092" w:rsidRDefault="00423E37">
      <w:pPr>
        <w:rPr>
          <w:rFonts w:ascii="Arial" w:eastAsia="SimSun" w:hAnsi="Arial"/>
          <w:sz w:val="36"/>
          <w:szCs w:val="20"/>
        </w:rPr>
      </w:pPr>
    </w:p>
    <w:sectPr w:rsidR="00423E37" w:rsidRPr="00636092"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CED6E" w14:textId="77777777" w:rsidR="00C65D9B" w:rsidRDefault="00C65D9B">
      <w:r>
        <w:separator/>
      </w:r>
    </w:p>
  </w:endnote>
  <w:endnote w:type="continuationSeparator" w:id="0">
    <w:p w14:paraId="3246B1DD" w14:textId="77777777" w:rsidR="00C65D9B" w:rsidRDefault="00C65D9B">
      <w:r>
        <w:continuationSeparator/>
      </w:r>
    </w:p>
  </w:endnote>
  <w:endnote w:type="continuationNotice" w:id="1">
    <w:p w14:paraId="0510A1D4" w14:textId="77777777" w:rsidR="00C65D9B" w:rsidRDefault="00C65D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D5193" w14:textId="77777777" w:rsidR="00C65D9B" w:rsidRDefault="00C65D9B">
      <w:r>
        <w:separator/>
      </w:r>
    </w:p>
  </w:footnote>
  <w:footnote w:type="continuationSeparator" w:id="0">
    <w:p w14:paraId="6EEEEB78" w14:textId="77777777" w:rsidR="00C65D9B" w:rsidRDefault="00C65D9B">
      <w:r>
        <w:continuationSeparator/>
      </w:r>
    </w:p>
  </w:footnote>
  <w:footnote w:type="continuationNotice" w:id="1">
    <w:p w14:paraId="5D547D6E" w14:textId="77777777" w:rsidR="00C65D9B" w:rsidRDefault="00C65D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442D67"/>
    <w:multiLevelType w:val="hybridMultilevel"/>
    <w:tmpl w:val="28E68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0"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2"/>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22"/>
  </w:num>
  <w:num w:numId="8">
    <w:abstractNumId w:val="16"/>
  </w:num>
  <w:num w:numId="9">
    <w:abstractNumId w:val="18"/>
  </w:num>
  <w:num w:numId="10">
    <w:abstractNumId w:val="30"/>
  </w:num>
  <w:num w:numId="11">
    <w:abstractNumId w:val="6"/>
  </w:num>
  <w:num w:numId="12">
    <w:abstractNumId w:val="2"/>
  </w:num>
  <w:num w:numId="13">
    <w:abstractNumId w:val="19"/>
  </w:num>
  <w:num w:numId="14">
    <w:abstractNumId w:val="25"/>
  </w:num>
  <w:num w:numId="15">
    <w:abstractNumId w:val="24"/>
  </w:num>
  <w:num w:numId="16">
    <w:abstractNumId w:val="9"/>
  </w:num>
  <w:num w:numId="17">
    <w:abstractNumId w:val="17"/>
  </w:num>
  <w:num w:numId="18">
    <w:abstractNumId w:val="20"/>
  </w:num>
  <w:num w:numId="19">
    <w:abstractNumId w:val="13"/>
  </w:num>
  <w:num w:numId="20">
    <w:abstractNumId w:val="15"/>
  </w:num>
  <w:num w:numId="21">
    <w:abstractNumId w:val="23"/>
  </w:num>
  <w:num w:numId="22">
    <w:abstractNumId w:val="0"/>
  </w:num>
  <w:num w:numId="23">
    <w:abstractNumId w:val="8"/>
  </w:num>
  <w:num w:numId="24">
    <w:abstractNumId w:val="14"/>
  </w:num>
  <w:num w:numId="25">
    <w:abstractNumId w:val="3"/>
  </w:num>
  <w:num w:numId="26">
    <w:abstractNumId w:val="26"/>
  </w:num>
  <w:num w:numId="27">
    <w:abstractNumId w:val="27"/>
  </w:num>
  <w:num w:numId="28">
    <w:abstractNumId w:val="4"/>
  </w:num>
  <w:num w:numId="29">
    <w:abstractNumId w:val="5"/>
  </w:num>
  <w:num w:numId="30">
    <w:abstractNumId w:val="28"/>
  </w:num>
  <w:num w:numId="31">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947"/>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C78"/>
    <w:rsid w:val="00016DCE"/>
    <w:rsid w:val="00016DDC"/>
    <w:rsid w:val="0001729B"/>
    <w:rsid w:val="00017309"/>
    <w:rsid w:val="000174B1"/>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4F3C"/>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3"/>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9A"/>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6FA"/>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873"/>
    <w:rsid w:val="00055B8E"/>
    <w:rsid w:val="0005602E"/>
    <w:rsid w:val="00056057"/>
    <w:rsid w:val="00056235"/>
    <w:rsid w:val="00056ABA"/>
    <w:rsid w:val="00056DF0"/>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A77"/>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82F"/>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3EF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3E84"/>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7AE"/>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67928"/>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8E3"/>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F1B"/>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5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86"/>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65"/>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32"/>
    <w:rsid w:val="00232E9D"/>
    <w:rsid w:val="0023302F"/>
    <w:rsid w:val="0023311D"/>
    <w:rsid w:val="00233760"/>
    <w:rsid w:val="0023399C"/>
    <w:rsid w:val="00233B04"/>
    <w:rsid w:val="00233F26"/>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6FB5"/>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6EE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7DE"/>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06"/>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C03"/>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B8F"/>
    <w:rsid w:val="00283D5A"/>
    <w:rsid w:val="00283D6B"/>
    <w:rsid w:val="002848AC"/>
    <w:rsid w:val="00284E7F"/>
    <w:rsid w:val="00284F04"/>
    <w:rsid w:val="002851CC"/>
    <w:rsid w:val="00285520"/>
    <w:rsid w:val="002855B4"/>
    <w:rsid w:val="00285894"/>
    <w:rsid w:val="00285E28"/>
    <w:rsid w:val="0028615E"/>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283"/>
    <w:rsid w:val="002A5488"/>
    <w:rsid w:val="002A5D92"/>
    <w:rsid w:val="002A5FC1"/>
    <w:rsid w:val="002A605F"/>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202"/>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3F5"/>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66D"/>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45A"/>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4F5"/>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47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2F36"/>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E37"/>
    <w:rsid w:val="00423FC4"/>
    <w:rsid w:val="00424A6A"/>
    <w:rsid w:val="00424C34"/>
    <w:rsid w:val="00425476"/>
    <w:rsid w:val="00425771"/>
    <w:rsid w:val="00425B4E"/>
    <w:rsid w:val="00425C97"/>
    <w:rsid w:val="00425FFD"/>
    <w:rsid w:val="00426032"/>
    <w:rsid w:val="00426095"/>
    <w:rsid w:val="004262F8"/>
    <w:rsid w:val="00426442"/>
    <w:rsid w:val="0042654A"/>
    <w:rsid w:val="00426A93"/>
    <w:rsid w:val="00426DFA"/>
    <w:rsid w:val="00427300"/>
    <w:rsid w:val="004276E3"/>
    <w:rsid w:val="004279ED"/>
    <w:rsid w:val="00427E67"/>
    <w:rsid w:val="00427F32"/>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A88"/>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01F"/>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19E5"/>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695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ADD"/>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2E6B"/>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6A5"/>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02"/>
    <w:rsid w:val="005365F6"/>
    <w:rsid w:val="00536625"/>
    <w:rsid w:val="00536AEE"/>
    <w:rsid w:val="00536BC4"/>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6DCC"/>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231"/>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E26"/>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7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7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174"/>
    <w:rsid w:val="005F031E"/>
    <w:rsid w:val="005F0324"/>
    <w:rsid w:val="005F0362"/>
    <w:rsid w:val="005F05E3"/>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4F75"/>
    <w:rsid w:val="0061524B"/>
    <w:rsid w:val="0061565F"/>
    <w:rsid w:val="00615850"/>
    <w:rsid w:val="00615BDB"/>
    <w:rsid w:val="0061629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B99"/>
    <w:rsid w:val="0064617C"/>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AC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DCD"/>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AB9"/>
    <w:rsid w:val="00694D1C"/>
    <w:rsid w:val="00694D7A"/>
    <w:rsid w:val="00695A99"/>
    <w:rsid w:val="00695E95"/>
    <w:rsid w:val="00696244"/>
    <w:rsid w:val="0069668A"/>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D66"/>
    <w:rsid w:val="006D3E35"/>
    <w:rsid w:val="006D3F79"/>
    <w:rsid w:val="006D409F"/>
    <w:rsid w:val="006D47FF"/>
    <w:rsid w:val="006D492A"/>
    <w:rsid w:val="006D493C"/>
    <w:rsid w:val="006D4E49"/>
    <w:rsid w:val="006D4F72"/>
    <w:rsid w:val="006D5606"/>
    <w:rsid w:val="006D59BF"/>
    <w:rsid w:val="006D5AE7"/>
    <w:rsid w:val="006D5BC2"/>
    <w:rsid w:val="006D5EC2"/>
    <w:rsid w:val="006D5FEF"/>
    <w:rsid w:val="006D615D"/>
    <w:rsid w:val="006D63C2"/>
    <w:rsid w:val="006D7598"/>
    <w:rsid w:val="006D7B93"/>
    <w:rsid w:val="006D7D41"/>
    <w:rsid w:val="006D7DAD"/>
    <w:rsid w:val="006E0ADC"/>
    <w:rsid w:val="006E0B16"/>
    <w:rsid w:val="006E0E60"/>
    <w:rsid w:val="006E0ED0"/>
    <w:rsid w:val="006E176F"/>
    <w:rsid w:val="006E1856"/>
    <w:rsid w:val="006E22CC"/>
    <w:rsid w:val="006E2AA6"/>
    <w:rsid w:val="006E3854"/>
    <w:rsid w:val="006E3BA9"/>
    <w:rsid w:val="006E3D3A"/>
    <w:rsid w:val="006E40E5"/>
    <w:rsid w:val="006E459B"/>
    <w:rsid w:val="006E4752"/>
    <w:rsid w:val="006E4917"/>
    <w:rsid w:val="006E4989"/>
    <w:rsid w:val="006E4E8C"/>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4E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798"/>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A77"/>
    <w:rsid w:val="00764C3D"/>
    <w:rsid w:val="00764CDD"/>
    <w:rsid w:val="00764E4E"/>
    <w:rsid w:val="00764EB8"/>
    <w:rsid w:val="00764F42"/>
    <w:rsid w:val="00765098"/>
    <w:rsid w:val="007657DE"/>
    <w:rsid w:val="007657E5"/>
    <w:rsid w:val="0076598E"/>
    <w:rsid w:val="00765E5F"/>
    <w:rsid w:val="00765FDC"/>
    <w:rsid w:val="00766559"/>
    <w:rsid w:val="007667D5"/>
    <w:rsid w:val="0076683C"/>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0F34"/>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E17"/>
    <w:rsid w:val="00796F91"/>
    <w:rsid w:val="00797DAA"/>
    <w:rsid w:val="00797FCF"/>
    <w:rsid w:val="007A0616"/>
    <w:rsid w:val="007A091C"/>
    <w:rsid w:val="007A09FA"/>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08"/>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2CD8"/>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B8D"/>
    <w:rsid w:val="00842DB7"/>
    <w:rsid w:val="0084370B"/>
    <w:rsid w:val="0084387F"/>
    <w:rsid w:val="00843AFD"/>
    <w:rsid w:val="008444F8"/>
    <w:rsid w:val="0084464F"/>
    <w:rsid w:val="00844750"/>
    <w:rsid w:val="00845409"/>
    <w:rsid w:val="00845A52"/>
    <w:rsid w:val="00845CDA"/>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51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E57"/>
    <w:rsid w:val="00867F66"/>
    <w:rsid w:val="00870018"/>
    <w:rsid w:val="00870094"/>
    <w:rsid w:val="00870793"/>
    <w:rsid w:val="00870A1C"/>
    <w:rsid w:val="00870DF8"/>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11C"/>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4FFD"/>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1ABE"/>
    <w:rsid w:val="008C1F55"/>
    <w:rsid w:val="008C2426"/>
    <w:rsid w:val="008C2453"/>
    <w:rsid w:val="008C265E"/>
    <w:rsid w:val="008C26B4"/>
    <w:rsid w:val="008C28BA"/>
    <w:rsid w:val="008C3240"/>
    <w:rsid w:val="008C3B28"/>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A68"/>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7C9"/>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04E"/>
    <w:rsid w:val="008F01AB"/>
    <w:rsid w:val="008F0460"/>
    <w:rsid w:val="008F0B27"/>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610"/>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3CAC"/>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071"/>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31E"/>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2FE6"/>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E7D6B"/>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01"/>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0B5"/>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577"/>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EDA"/>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17CED"/>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CBC"/>
    <w:rsid w:val="00B25E1D"/>
    <w:rsid w:val="00B25F9A"/>
    <w:rsid w:val="00B2609F"/>
    <w:rsid w:val="00B2613A"/>
    <w:rsid w:val="00B26998"/>
    <w:rsid w:val="00B269BF"/>
    <w:rsid w:val="00B269CE"/>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0"/>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168"/>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1CB6"/>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9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4D2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954"/>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981"/>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8AF"/>
    <w:rsid w:val="00C40B7D"/>
    <w:rsid w:val="00C41371"/>
    <w:rsid w:val="00C41833"/>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D9B"/>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10E"/>
    <w:rsid w:val="00C755E8"/>
    <w:rsid w:val="00C7576B"/>
    <w:rsid w:val="00C75970"/>
    <w:rsid w:val="00C75AC4"/>
    <w:rsid w:val="00C75B22"/>
    <w:rsid w:val="00C75C9D"/>
    <w:rsid w:val="00C75CD0"/>
    <w:rsid w:val="00C75EF9"/>
    <w:rsid w:val="00C75FA9"/>
    <w:rsid w:val="00C76816"/>
    <w:rsid w:val="00C76A56"/>
    <w:rsid w:val="00C76A6B"/>
    <w:rsid w:val="00C76C0D"/>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044"/>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D7C0D"/>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62"/>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7DC"/>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42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CAC"/>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2AD"/>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58E"/>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A94"/>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D30"/>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55"/>
    <w:rsid w:val="00D97FD5"/>
    <w:rsid w:val="00DA0FC0"/>
    <w:rsid w:val="00DA1055"/>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1A"/>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B8E"/>
    <w:rsid w:val="00DE7D03"/>
    <w:rsid w:val="00DF02EC"/>
    <w:rsid w:val="00DF079B"/>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481"/>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BCA"/>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D94"/>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BD5"/>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67948"/>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782"/>
    <w:rsid w:val="00E75BCB"/>
    <w:rsid w:val="00E75D52"/>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0F"/>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73"/>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44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5CF"/>
    <w:rsid w:val="00EB16A8"/>
    <w:rsid w:val="00EB1705"/>
    <w:rsid w:val="00EB185C"/>
    <w:rsid w:val="00EB1AD4"/>
    <w:rsid w:val="00EB2435"/>
    <w:rsid w:val="00EB269A"/>
    <w:rsid w:val="00EB26FB"/>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5BE9"/>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A9"/>
    <w:rsid w:val="00F14FB8"/>
    <w:rsid w:val="00F15860"/>
    <w:rsid w:val="00F1698C"/>
    <w:rsid w:val="00F16BB1"/>
    <w:rsid w:val="00F17076"/>
    <w:rsid w:val="00F17833"/>
    <w:rsid w:val="00F17A8F"/>
    <w:rsid w:val="00F20046"/>
    <w:rsid w:val="00F20160"/>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2E"/>
    <w:rsid w:val="00F958CD"/>
    <w:rsid w:val="00F95D3F"/>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1DF0"/>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86A"/>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758"/>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5C2"/>
    <w:rsid w:val="00FE761D"/>
    <w:rsid w:val="00FE76FA"/>
    <w:rsid w:val="00FE7903"/>
    <w:rsid w:val="00FE798A"/>
    <w:rsid w:val="00FE7C3E"/>
    <w:rsid w:val="00FE7E6E"/>
    <w:rsid w:val="00FE7F00"/>
    <w:rsid w:val="00FF0178"/>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5F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 w:type="paragraph" w:customStyle="1" w:styleId="CH">
    <w:name w:val="CH"/>
    <w:basedOn w:val="Normal"/>
    <w:rsid w:val="001F6165"/>
    <w:pPr>
      <w:tabs>
        <w:tab w:val="left" w:pos="2268"/>
        <w:tab w:val="right" w:pos="7920"/>
        <w:tab w:val="right" w:pos="9639"/>
      </w:tabs>
    </w:pPr>
    <w:rPr>
      <w:rFonts w:ascii="Arial"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AB677920-ED14-BA4E-A48E-449E3F9F74ED}">
  <ds:schemaRefs>
    <ds:schemaRef ds:uri="http://schemas.openxmlformats.org/officeDocument/2006/bibliography"/>
  </ds:schemaRefs>
</ds:datastoreItem>
</file>

<file path=customXml/itemProps4.xml><?xml version="1.0" encoding="utf-8"?>
<ds:datastoreItem xmlns:ds="http://schemas.openxmlformats.org/officeDocument/2006/customXml" ds:itemID="{77A983A6-FD15-2F4E-BF58-D767CECCD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TotalTime>
  <Pages>5</Pages>
  <Words>1661</Words>
  <Characters>9474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11113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9</cp:revision>
  <cp:lastPrinted>2017-11-08T23:02:00Z</cp:lastPrinted>
  <dcterms:created xsi:type="dcterms:W3CDTF">2019-05-27T16:01:00Z</dcterms:created>
  <dcterms:modified xsi:type="dcterms:W3CDTF">2019-08-14T17:02:00Z</dcterms:modified>
  <cp:category/>
</cp:coreProperties>
</file>